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523B5219"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D82FEA">
        <w:rPr>
          <w:b/>
          <w:bCs/>
          <w:sz w:val="32"/>
          <w:szCs w:val="32"/>
        </w:rPr>
        <w:t>8</w:t>
      </w:r>
      <w:r w:rsidR="00293D1E">
        <w:rPr>
          <w:b/>
          <w:bCs/>
          <w:sz w:val="32"/>
          <w:szCs w:val="32"/>
        </w:rPr>
        <w:t>E_CC#</w:t>
      </w:r>
      <w:r w:rsidR="00CE58C4">
        <w:rPr>
          <w:b/>
          <w:bCs/>
          <w:sz w:val="32"/>
          <w:szCs w:val="32"/>
        </w:rPr>
        <w:t>3</w:t>
      </w:r>
      <w:r w:rsidR="0064465A">
        <w:rPr>
          <w:b/>
          <w:bCs/>
          <w:sz w:val="32"/>
          <w:szCs w:val="32"/>
        </w:rPr>
        <w:br/>
        <w:t xml:space="preserve">Version </w:t>
      </w:r>
      <w:r w:rsidR="00667B7F">
        <w:rPr>
          <w:b/>
          <w:bCs/>
          <w:sz w:val="32"/>
          <w:szCs w:val="32"/>
        </w:rPr>
        <w:t>1</w:t>
      </w:r>
    </w:p>
    <w:p w14:paraId="35CF83A2" w14:textId="74F9A1F5" w:rsidR="004A698B" w:rsidRDefault="004A698B"/>
    <w:p w14:paraId="27C7387B" w14:textId="4D086F4A"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CE58C4">
        <w:rPr>
          <w:color w:val="0000FF"/>
        </w:rPr>
        <w:t>22</w:t>
      </w:r>
      <w:r w:rsidR="00D82FEA">
        <w:rPr>
          <w:color w:val="0000FF"/>
        </w:rPr>
        <w:t xml:space="preserve"> Novem</w:t>
      </w:r>
      <w:r w:rsidR="00A87E03">
        <w:rPr>
          <w:color w:val="0000FF"/>
        </w:rPr>
        <w:t>ber</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D82FEA">
        <w:rPr>
          <w:color w:val="0000FF"/>
        </w:rPr>
        <w:t>3</w:t>
      </w:r>
      <w:r w:rsidR="00C008B3">
        <w:rPr>
          <w:color w:val="0000FF"/>
        </w:rPr>
        <w:t>.</w:t>
      </w:r>
      <w:r w:rsidR="00A555C2">
        <w:rPr>
          <w:color w:val="0000FF"/>
        </w:rPr>
        <w:t>3</w:t>
      </w:r>
      <w:r w:rsidR="00745058" w:rsidRPr="0048558F">
        <w:rPr>
          <w:color w:val="0000FF"/>
        </w:rPr>
        <w:t>0</w:t>
      </w:r>
      <w:r w:rsidR="008F4E67" w:rsidRPr="0048558F">
        <w:rPr>
          <w:color w:val="0000FF"/>
        </w:rPr>
        <w:t xml:space="preserve"> UTC</w:t>
      </w:r>
    </w:p>
    <w:p w14:paraId="74C4DA3C" w14:textId="71B76852" w:rsidR="004A698B" w:rsidRDefault="000840CD" w:rsidP="006C270F">
      <w:r>
        <w:t xml:space="preserve">~ </w:t>
      </w:r>
      <w:r w:rsidR="000B0067">
        <w:t>240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7D307CE8" w14:textId="77777777" w:rsidR="00A626C8" w:rsidRPr="00A626C8" w:rsidRDefault="00A626C8" w:rsidP="00A626C8">
      <w:pPr>
        <w:pStyle w:val="FP"/>
        <w:rPr>
          <w:color w:val="0000FF"/>
        </w:rPr>
      </w:pPr>
      <w:r w:rsidRPr="00A626C8">
        <w:rPr>
          <w:color w:val="0000FF"/>
        </w:rPr>
        <w:t>Alibaba</w:t>
      </w:r>
    </w:p>
    <w:p w14:paraId="4834D6B4" w14:textId="77777777" w:rsidR="00A626C8" w:rsidRPr="00A626C8" w:rsidRDefault="00A626C8" w:rsidP="00A626C8">
      <w:pPr>
        <w:pStyle w:val="FP"/>
        <w:rPr>
          <w:color w:val="0000FF"/>
        </w:rPr>
      </w:pPr>
      <w:r w:rsidRPr="00A626C8">
        <w:rPr>
          <w:color w:val="0000FF"/>
        </w:rPr>
        <w:t>Amdocs</w:t>
      </w:r>
    </w:p>
    <w:p w14:paraId="2E1D8C23" w14:textId="77777777" w:rsidR="00A626C8" w:rsidRPr="00A626C8" w:rsidRDefault="00A626C8" w:rsidP="00A626C8">
      <w:pPr>
        <w:pStyle w:val="FP"/>
        <w:rPr>
          <w:color w:val="0000FF"/>
        </w:rPr>
      </w:pPr>
      <w:r w:rsidRPr="00A626C8">
        <w:rPr>
          <w:color w:val="0000FF"/>
        </w:rPr>
        <w:t>Apple</w:t>
      </w:r>
    </w:p>
    <w:p w14:paraId="3E95DEE6" w14:textId="77777777" w:rsidR="00A626C8" w:rsidRPr="00A626C8" w:rsidRDefault="00A626C8" w:rsidP="00A626C8">
      <w:pPr>
        <w:pStyle w:val="FP"/>
        <w:rPr>
          <w:color w:val="0000FF"/>
        </w:rPr>
      </w:pPr>
      <w:r w:rsidRPr="00A626C8">
        <w:rPr>
          <w:color w:val="0000FF"/>
        </w:rPr>
        <w:t>AT&amp;T</w:t>
      </w:r>
    </w:p>
    <w:p w14:paraId="169502A3" w14:textId="77777777" w:rsidR="00A626C8" w:rsidRPr="00A626C8" w:rsidRDefault="00A626C8" w:rsidP="00A626C8">
      <w:pPr>
        <w:pStyle w:val="FP"/>
        <w:rPr>
          <w:color w:val="0000FF"/>
        </w:rPr>
      </w:pPr>
      <w:r w:rsidRPr="00A626C8">
        <w:rPr>
          <w:color w:val="0000FF"/>
        </w:rPr>
        <w:t>BBC</w:t>
      </w:r>
    </w:p>
    <w:p w14:paraId="6D92DBF6" w14:textId="77777777" w:rsidR="00A626C8" w:rsidRPr="00A626C8" w:rsidRDefault="00A626C8" w:rsidP="00A626C8">
      <w:pPr>
        <w:pStyle w:val="FP"/>
        <w:rPr>
          <w:color w:val="0000FF"/>
        </w:rPr>
      </w:pPr>
      <w:r w:rsidRPr="00A626C8">
        <w:rPr>
          <w:color w:val="0000FF"/>
        </w:rPr>
        <w:t>Broadcom</w:t>
      </w:r>
    </w:p>
    <w:p w14:paraId="360D67C6" w14:textId="77777777" w:rsidR="00A626C8" w:rsidRPr="00A626C8" w:rsidRDefault="00A626C8" w:rsidP="00A626C8">
      <w:pPr>
        <w:pStyle w:val="FP"/>
        <w:rPr>
          <w:color w:val="0000FF"/>
        </w:rPr>
      </w:pPr>
      <w:r w:rsidRPr="00A626C8">
        <w:rPr>
          <w:color w:val="0000FF"/>
        </w:rPr>
        <w:t>BT</w:t>
      </w:r>
    </w:p>
    <w:p w14:paraId="3B52F710" w14:textId="77777777" w:rsidR="00A626C8" w:rsidRPr="00A626C8" w:rsidRDefault="00A626C8" w:rsidP="00A626C8">
      <w:pPr>
        <w:pStyle w:val="FP"/>
        <w:rPr>
          <w:color w:val="0000FF"/>
        </w:rPr>
      </w:pPr>
      <w:proofErr w:type="spellStart"/>
      <w:r w:rsidRPr="00A626C8">
        <w:rPr>
          <w:color w:val="0000FF"/>
        </w:rPr>
        <w:t>CableLabs</w:t>
      </w:r>
      <w:proofErr w:type="spellEnd"/>
    </w:p>
    <w:p w14:paraId="78DCFC5F" w14:textId="77777777" w:rsidR="00A626C8" w:rsidRPr="00A626C8" w:rsidRDefault="00A626C8" w:rsidP="00A626C8">
      <w:pPr>
        <w:pStyle w:val="FP"/>
        <w:rPr>
          <w:color w:val="0000FF"/>
        </w:rPr>
      </w:pPr>
      <w:r w:rsidRPr="00A626C8">
        <w:rPr>
          <w:color w:val="0000FF"/>
        </w:rPr>
        <w:t>CATT</w:t>
      </w:r>
    </w:p>
    <w:p w14:paraId="50CAC75D" w14:textId="77777777" w:rsidR="00A626C8" w:rsidRPr="00A626C8" w:rsidRDefault="00A626C8" w:rsidP="00A626C8">
      <w:pPr>
        <w:pStyle w:val="FP"/>
        <w:rPr>
          <w:color w:val="0000FF"/>
        </w:rPr>
      </w:pPr>
      <w:r w:rsidRPr="00A626C8">
        <w:rPr>
          <w:color w:val="0000FF"/>
        </w:rPr>
        <w:t>CBN</w:t>
      </w:r>
    </w:p>
    <w:p w14:paraId="0E4F288F" w14:textId="77777777" w:rsidR="00A626C8" w:rsidRPr="00A626C8" w:rsidRDefault="00A626C8" w:rsidP="00A626C8">
      <w:pPr>
        <w:pStyle w:val="FP"/>
        <w:rPr>
          <w:color w:val="0000FF"/>
        </w:rPr>
      </w:pPr>
      <w:r w:rsidRPr="00A626C8">
        <w:rPr>
          <w:color w:val="0000FF"/>
        </w:rPr>
        <w:t>Charter</w:t>
      </w:r>
    </w:p>
    <w:p w14:paraId="0DD3AD66" w14:textId="77777777" w:rsidR="00A626C8" w:rsidRPr="00A626C8" w:rsidRDefault="00A626C8" w:rsidP="00A626C8">
      <w:pPr>
        <w:pStyle w:val="FP"/>
        <w:rPr>
          <w:color w:val="0000FF"/>
        </w:rPr>
      </w:pPr>
      <w:r w:rsidRPr="00A626C8">
        <w:rPr>
          <w:color w:val="0000FF"/>
        </w:rPr>
        <w:t>China Mobile</w:t>
      </w:r>
    </w:p>
    <w:p w14:paraId="0CAFE56B" w14:textId="77777777" w:rsidR="00A626C8" w:rsidRPr="00A626C8" w:rsidRDefault="00A626C8" w:rsidP="00A626C8">
      <w:pPr>
        <w:pStyle w:val="FP"/>
        <w:rPr>
          <w:color w:val="0000FF"/>
        </w:rPr>
      </w:pPr>
      <w:r w:rsidRPr="00A626C8">
        <w:rPr>
          <w:color w:val="0000FF"/>
        </w:rPr>
        <w:t>China Telecom</w:t>
      </w:r>
    </w:p>
    <w:p w14:paraId="5300F8A9" w14:textId="77777777" w:rsidR="00A626C8" w:rsidRPr="00A626C8" w:rsidRDefault="00A626C8" w:rsidP="00A626C8">
      <w:pPr>
        <w:pStyle w:val="FP"/>
        <w:rPr>
          <w:color w:val="0000FF"/>
        </w:rPr>
      </w:pPr>
      <w:r w:rsidRPr="00A626C8">
        <w:rPr>
          <w:color w:val="0000FF"/>
        </w:rPr>
        <w:t>China Unicom</w:t>
      </w:r>
    </w:p>
    <w:p w14:paraId="67504D79" w14:textId="77777777" w:rsidR="00A626C8" w:rsidRPr="00A626C8" w:rsidRDefault="00A626C8" w:rsidP="00A626C8">
      <w:pPr>
        <w:pStyle w:val="FP"/>
        <w:rPr>
          <w:color w:val="0000FF"/>
        </w:rPr>
      </w:pPr>
      <w:r w:rsidRPr="00A626C8">
        <w:rPr>
          <w:color w:val="0000FF"/>
        </w:rPr>
        <w:t>CMCC</w:t>
      </w:r>
    </w:p>
    <w:p w14:paraId="0EB9123F" w14:textId="77777777" w:rsidR="00A626C8" w:rsidRPr="00A626C8" w:rsidRDefault="00A626C8" w:rsidP="00A626C8">
      <w:pPr>
        <w:pStyle w:val="FP"/>
        <w:rPr>
          <w:color w:val="0000FF"/>
        </w:rPr>
      </w:pPr>
      <w:r w:rsidRPr="00A626C8">
        <w:rPr>
          <w:color w:val="0000FF"/>
        </w:rPr>
        <w:t>Comcast</w:t>
      </w:r>
    </w:p>
    <w:p w14:paraId="6CFDB4F4" w14:textId="77777777" w:rsidR="00A626C8" w:rsidRPr="00A626C8" w:rsidRDefault="00A626C8" w:rsidP="00A626C8">
      <w:pPr>
        <w:pStyle w:val="FP"/>
        <w:rPr>
          <w:color w:val="0000FF"/>
        </w:rPr>
      </w:pPr>
      <w:proofErr w:type="spellStart"/>
      <w:r w:rsidRPr="00A626C8">
        <w:rPr>
          <w:color w:val="0000FF"/>
        </w:rPr>
        <w:t>Convida</w:t>
      </w:r>
      <w:proofErr w:type="spellEnd"/>
      <w:r w:rsidRPr="00A626C8">
        <w:rPr>
          <w:color w:val="0000FF"/>
        </w:rPr>
        <w:t xml:space="preserve"> Wireless</w:t>
      </w:r>
    </w:p>
    <w:p w14:paraId="5C13EC13" w14:textId="77777777" w:rsidR="00A626C8" w:rsidRPr="00A626C8" w:rsidRDefault="00A626C8" w:rsidP="00A626C8">
      <w:pPr>
        <w:pStyle w:val="FP"/>
        <w:rPr>
          <w:color w:val="0000FF"/>
        </w:rPr>
      </w:pPr>
      <w:r w:rsidRPr="00A626C8">
        <w:rPr>
          <w:color w:val="0000FF"/>
        </w:rPr>
        <w:t>Deutsche Telekom</w:t>
      </w:r>
    </w:p>
    <w:p w14:paraId="0354836D" w14:textId="77777777" w:rsidR="00A626C8" w:rsidRPr="00A626C8" w:rsidRDefault="00A626C8" w:rsidP="00A626C8">
      <w:pPr>
        <w:pStyle w:val="FP"/>
        <w:rPr>
          <w:color w:val="0000FF"/>
        </w:rPr>
      </w:pPr>
      <w:r w:rsidRPr="00A626C8">
        <w:rPr>
          <w:color w:val="0000FF"/>
        </w:rPr>
        <w:t>DISH</w:t>
      </w:r>
    </w:p>
    <w:p w14:paraId="5C429D00" w14:textId="77777777" w:rsidR="00A626C8" w:rsidRPr="00A626C8" w:rsidRDefault="00A626C8" w:rsidP="00A626C8">
      <w:pPr>
        <w:pStyle w:val="FP"/>
        <w:rPr>
          <w:color w:val="0000FF"/>
        </w:rPr>
      </w:pPr>
      <w:r w:rsidRPr="00A626C8">
        <w:rPr>
          <w:color w:val="0000FF"/>
        </w:rPr>
        <w:t>Ericsson</w:t>
      </w:r>
    </w:p>
    <w:p w14:paraId="028DEFE2" w14:textId="77777777" w:rsidR="00A626C8" w:rsidRPr="00A626C8" w:rsidRDefault="00A626C8" w:rsidP="00A626C8">
      <w:pPr>
        <w:pStyle w:val="FP"/>
        <w:rPr>
          <w:color w:val="0000FF"/>
        </w:rPr>
      </w:pPr>
      <w:r w:rsidRPr="00A626C8">
        <w:rPr>
          <w:color w:val="0000FF"/>
        </w:rPr>
        <w:t>ETRI</w:t>
      </w:r>
    </w:p>
    <w:p w14:paraId="1A386448" w14:textId="77777777" w:rsidR="00A626C8" w:rsidRPr="00A626C8" w:rsidRDefault="00A626C8" w:rsidP="00A626C8">
      <w:pPr>
        <w:pStyle w:val="FP"/>
        <w:rPr>
          <w:color w:val="0000FF"/>
        </w:rPr>
      </w:pPr>
      <w:r w:rsidRPr="00A626C8">
        <w:rPr>
          <w:color w:val="0000FF"/>
        </w:rPr>
        <w:t>FirstNet</w:t>
      </w:r>
    </w:p>
    <w:p w14:paraId="006BD3F6" w14:textId="77777777" w:rsidR="00A626C8" w:rsidRPr="00A626C8" w:rsidRDefault="00A626C8" w:rsidP="00A626C8">
      <w:pPr>
        <w:pStyle w:val="FP"/>
        <w:rPr>
          <w:color w:val="0000FF"/>
        </w:rPr>
      </w:pPr>
      <w:r w:rsidRPr="00A626C8">
        <w:rPr>
          <w:color w:val="0000FF"/>
        </w:rPr>
        <w:t>Fujitsu</w:t>
      </w:r>
    </w:p>
    <w:p w14:paraId="43AF3884" w14:textId="77777777" w:rsidR="00A626C8" w:rsidRPr="00A626C8" w:rsidRDefault="00A626C8" w:rsidP="00A626C8">
      <w:pPr>
        <w:pStyle w:val="FP"/>
        <w:rPr>
          <w:color w:val="0000FF"/>
        </w:rPr>
      </w:pPr>
      <w:proofErr w:type="spellStart"/>
      <w:r w:rsidRPr="00A626C8">
        <w:rPr>
          <w:color w:val="0000FF"/>
        </w:rPr>
        <w:t>Futurewei</w:t>
      </w:r>
      <w:proofErr w:type="spellEnd"/>
    </w:p>
    <w:p w14:paraId="341809FB" w14:textId="77777777" w:rsidR="00A626C8" w:rsidRPr="00A626C8" w:rsidRDefault="00A626C8" w:rsidP="00A626C8">
      <w:pPr>
        <w:pStyle w:val="FP"/>
        <w:rPr>
          <w:color w:val="0000FF"/>
        </w:rPr>
      </w:pPr>
      <w:proofErr w:type="spellStart"/>
      <w:r w:rsidRPr="00A626C8">
        <w:rPr>
          <w:color w:val="0000FF"/>
        </w:rPr>
        <w:t>GateHouse</w:t>
      </w:r>
      <w:proofErr w:type="spellEnd"/>
    </w:p>
    <w:p w14:paraId="1943A1F3" w14:textId="77777777" w:rsidR="00A626C8" w:rsidRPr="00A626C8" w:rsidRDefault="00A626C8" w:rsidP="00A626C8">
      <w:pPr>
        <w:pStyle w:val="FP"/>
        <w:rPr>
          <w:color w:val="0000FF"/>
        </w:rPr>
      </w:pPr>
      <w:r w:rsidRPr="00A626C8">
        <w:rPr>
          <w:color w:val="0000FF"/>
        </w:rPr>
        <w:t>Google</w:t>
      </w:r>
    </w:p>
    <w:p w14:paraId="52A8B0DB" w14:textId="77777777" w:rsidR="00A626C8" w:rsidRPr="00A626C8" w:rsidRDefault="00A626C8" w:rsidP="00A626C8">
      <w:pPr>
        <w:pStyle w:val="FP"/>
        <w:rPr>
          <w:color w:val="0000FF"/>
        </w:rPr>
      </w:pPr>
      <w:r w:rsidRPr="00A626C8">
        <w:rPr>
          <w:color w:val="0000FF"/>
        </w:rPr>
        <w:t>Huawei</w:t>
      </w:r>
    </w:p>
    <w:p w14:paraId="2C95A9A3" w14:textId="77777777" w:rsidR="00A626C8" w:rsidRPr="00A626C8" w:rsidRDefault="00A626C8" w:rsidP="00A626C8">
      <w:pPr>
        <w:pStyle w:val="FP"/>
        <w:rPr>
          <w:color w:val="0000FF"/>
        </w:rPr>
      </w:pPr>
      <w:r w:rsidRPr="00A626C8">
        <w:rPr>
          <w:color w:val="0000FF"/>
        </w:rPr>
        <w:t>IDCC</w:t>
      </w:r>
    </w:p>
    <w:p w14:paraId="04999129" w14:textId="77777777" w:rsidR="00A626C8" w:rsidRPr="00A626C8" w:rsidRDefault="00A626C8" w:rsidP="00A626C8">
      <w:pPr>
        <w:pStyle w:val="FP"/>
        <w:rPr>
          <w:color w:val="0000FF"/>
        </w:rPr>
      </w:pPr>
      <w:r w:rsidRPr="00A626C8">
        <w:rPr>
          <w:color w:val="0000FF"/>
        </w:rPr>
        <w:t>IIT Bombay</w:t>
      </w:r>
    </w:p>
    <w:p w14:paraId="12627530" w14:textId="77777777" w:rsidR="00A626C8" w:rsidRPr="00A626C8" w:rsidRDefault="00A626C8" w:rsidP="00A626C8">
      <w:pPr>
        <w:pStyle w:val="FP"/>
        <w:rPr>
          <w:color w:val="0000FF"/>
        </w:rPr>
      </w:pPr>
      <w:r w:rsidRPr="00A626C8">
        <w:rPr>
          <w:color w:val="0000FF"/>
        </w:rPr>
        <w:t>INSPUR</w:t>
      </w:r>
    </w:p>
    <w:p w14:paraId="66367B1E" w14:textId="77777777" w:rsidR="00A626C8" w:rsidRPr="00A626C8" w:rsidRDefault="00A626C8" w:rsidP="00A626C8">
      <w:pPr>
        <w:pStyle w:val="FP"/>
        <w:rPr>
          <w:color w:val="0000FF"/>
        </w:rPr>
      </w:pPr>
      <w:r w:rsidRPr="00A626C8">
        <w:rPr>
          <w:color w:val="0000FF"/>
        </w:rPr>
        <w:t>Intel</w:t>
      </w:r>
    </w:p>
    <w:p w14:paraId="531E0F14" w14:textId="77777777" w:rsidR="00A626C8" w:rsidRPr="00A626C8" w:rsidRDefault="00A626C8" w:rsidP="00A626C8">
      <w:pPr>
        <w:pStyle w:val="FP"/>
        <w:rPr>
          <w:color w:val="0000FF"/>
        </w:rPr>
      </w:pPr>
      <w:proofErr w:type="spellStart"/>
      <w:r w:rsidRPr="00A626C8">
        <w:rPr>
          <w:color w:val="0000FF"/>
        </w:rPr>
        <w:t>InterDigital</w:t>
      </w:r>
      <w:proofErr w:type="spellEnd"/>
    </w:p>
    <w:p w14:paraId="433562A8" w14:textId="77777777" w:rsidR="00A626C8" w:rsidRPr="00A626C8" w:rsidRDefault="00A626C8" w:rsidP="00A626C8">
      <w:pPr>
        <w:pStyle w:val="FP"/>
        <w:rPr>
          <w:color w:val="0000FF"/>
        </w:rPr>
      </w:pPr>
      <w:r w:rsidRPr="00A626C8">
        <w:rPr>
          <w:color w:val="0000FF"/>
        </w:rPr>
        <w:t>KDDI</w:t>
      </w:r>
    </w:p>
    <w:p w14:paraId="7216B28D" w14:textId="77777777" w:rsidR="00A626C8" w:rsidRPr="00A626C8" w:rsidRDefault="00A626C8" w:rsidP="00A626C8">
      <w:pPr>
        <w:pStyle w:val="FP"/>
        <w:rPr>
          <w:color w:val="0000FF"/>
        </w:rPr>
      </w:pPr>
      <w:r w:rsidRPr="00A626C8">
        <w:rPr>
          <w:color w:val="0000FF"/>
        </w:rPr>
        <w:t>Lenovo</w:t>
      </w:r>
    </w:p>
    <w:p w14:paraId="6BCCBE29" w14:textId="77777777" w:rsidR="00A626C8" w:rsidRPr="00A626C8" w:rsidRDefault="00A626C8" w:rsidP="00A626C8">
      <w:pPr>
        <w:pStyle w:val="FP"/>
        <w:rPr>
          <w:color w:val="0000FF"/>
        </w:rPr>
      </w:pPr>
      <w:r w:rsidRPr="00A626C8">
        <w:rPr>
          <w:color w:val="0000FF"/>
        </w:rPr>
        <w:t xml:space="preserve">LG </w:t>
      </w:r>
      <w:proofErr w:type="spellStart"/>
      <w:r w:rsidRPr="00A626C8">
        <w:rPr>
          <w:color w:val="0000FF"/>
        </w:rPr>
        <w:t>Uplus</w:t>
      </w:r>
      <w:proofErr w:type="spellEnd"/>
    </w:p>
    <w:p w14:paraId="28A81D50" w14:textId="77777777" w:rsidR="00A626C8" w:rsidRPr="00A626C8" w:rsidRDefault="00A626C8" w:rsidP="00A626C8">
      <w:pPr>
        <w:pStyle w:val="FP"/>
        <w:rPr>
          <w:color w:val="0000FF"/>
        </w:rPr>
      </w:pPr>
      <w:r w:rsidRPr="00A626C8">
        <w:rPr>
          <w:color w:val="0000FF"/>
        </w:rPr>
        <w:t>LGE</w:t>
      </w:r>
    </w:p>
    <w:p w14:paraId="547947A0" w14:textId="77777777" w:rsidR="00A626C8" w:rsidRPr="00A626C8" w:rsidRDefault="00A626C8" w:rsidP="00A626C8">
      <w:pPr>
        <w:pStyle w:val="FP"/>
        <w:rPr>
          <w:color w:val="0000FF"/>
        </w:rPr>
      </w:pPr>
      <w:proofErr w:type="spellStart"/>
      <w:r w:rsidRPr="00A626C8">
        <w:rPr>
          <w:color w:val="0000FF"/>
        </w:rPr>
        <w:t>Ligado</w:t>
      </w:r>
      <w:proofErr w:type="spellEnd"/>
    </w:p>
    <w:p w14:paraId="4BBD9C7E" w14:textId="77777777" w:rsidR="00A626C8" w:rsidRPr="00A626C8" w:rsidRDefault="00A626C8" w:rsidP="00A626C8">
      <w:pPr>
        <w:pStyle w:val="FP"/>
        <w:rPr>
          <w:color w:val="0000FF"/>
        </w:rPr>
      </w:pPr>
      <w:r w:rsidRPr="00A626C8">
        <w:rPr>
          <w:color w:val="0000FF"/>
        </w:rPr>
        <w:t>MediaTek</w:t>
      </w:r>
    </w:p>
    <w:p w14:paraId="44295FAC" w14:textId="77777777" w:rsidR="00A626C8" w:rsidRPr="00A626C8" w:rsidRDefault="00A626C8" w:rsidP="00A626C8">
      <w:pPr>
        <w:pStyle w:val="FP"/>
        <w:rPr>
          <w:color w:val="0000FF"/>
        </w:rPr>
      </w:pPr>
      <w:r w:rsidRPr="00A626C8">
        <w:rPr>
          <w:color w:val="0000FF"/>
        </w:rPr>
        <w:t>Meta</w:t>
      </w:r>
    </w:p>
    <w:p w14:paraId="0248116B" w14:textId="77777777" w:rsidR="00A626C8" w:rsidRPr="00A626C8" w:rsidRDefault="00A626C8" w:rsidP="00A626C8">
      <w:pPr>
        <w:pStyle w:val="FP"/>
        <w:rPr>
          <w:color w:val="0000FF"/>
        </w:rPr>
      </w:pPr>
      <w:r w:rsidRPr="00A626C8">
        <w:rPr>
          <w:color w:val="0000FF"/>
        </w:rPr>
        <w:t>NEC</w:t>
      </w:r>
    </w:p>
    <w:p w14:paraId="21D0F7BC" w14:textId="77777777" w:rsidR="00A626C8" w:rsidRPr="00A626C8" w:rsidRDefault="00A626C8" w:rsidP="00A626C8">
      <w:pPr>
        <w:pStyle w:val="FP"/>
        <w:rPr>
          <w:color w:val="0000FF"/>
        </w:rPr>
      </w:pPr>
      <w:r w:rsidRPr="00A626C8">
        <w:rPr>
          <w:color w:val="0000FF"/>
        </w:rPr>
        <w:t>NICT</w:t>
      </w:r>
    </w:p>
    <w:p w14:paraId="68BCB42C" w14:textId="77777777" w:rsidR="00A626C8" w:rsidRPr="00A626C8" w:rsidRDefault="00A626C8" w:rsidP="00A626C8">
      <w:pPr>
        <w:pStyle w:val="FP"/>
        <w:rPr>
          <w:color w:val="0000FF"/>
        </w:rPr>
      </w:pPr>
      <w:r w:rsidRPr="00A626C8">
        <w:rPr>
          <w:color w:val="0000FF"/>
        </w:rPr>
        <w:t>Noble</w:t>
      </w:r>
    </w:p>
    <w:p w14:paraId="2A58FAC4" w14:textId="77777777" w:rsidR="00A626C8" w:rsidRPr="00A626C8" w:rsidRDefault="00A626C8" w:rsidP="00A626C8">
      <w:pPr>
        <w:pStyle w:val="FP"/>
        <w:rPr>
          <w:color w:val="0000FF"/>
        </w:rPr>
      </w:pPr>
      <w:r w:rsidRPr="00A626C8">
        <w:rPr>
          <w:color w:val="0000FF"/>
        </w:rPr>
        <w:t>Nokia</w:t>
      </w:r>
    </w:p>
    <w:p w14:paraId="3298F191" w14:textId="77777777" w:rsidR="00A626C8" w:rsidRPr="00A626C8" w:rsidRDefault="00A626C8" w:rsidP="00A626C8">
      <w:pPr>
        <w:pStyle w:val="FP"/>
        <w:rPr>
          <w:color w:val="0000FF"/>
        </w:rPr>
      </w:pPr>
      <w:r w:rsidRPr="00A626C8">
        <w:rPr>
          <w:color w:val="0000FF"/>
        </w:rPr>
        <w:t>NTT DOCOMO</w:t>
      </w:r>
    </w:p>
    <w:p w14:paraId="307822A4" w14:textId="77777777" w:rsidR="00A626C8" w:rsidRPr="00A626C8" w:rsidRDefault="00A626C8" w:rsidP="00A626C8">
      <w:pPr>
        <w:pStyle w:val="FP"/>
        <w:rPr>
          <w:color w:val="0000FF"/>
        </w:rPr>
      </w:pPr>
      <w:r w:rsidRPr="00A626C8">
        <w:rPr>
          <w:color w:val="0000FF"/>
        </w:rPr>
        <w:t>OPPO</w:t>
      </w:r>
    </w:p>
    <w:p w14:paraId="0BD5B4B0" w14:textId="77777777" w:rsidR="00A626C8" w:rsidRPr="00A626C8" w:rsidRDefault="00A626C8" w:rsidP="00A626C8">
      <w:pPr>
        <w:pStyle w:val="FP"/>
        <w:rPr>
          <w:color w:val="0000FF"/>
        </w:rPr>
      </w:pPr>
      <w:r w:rsidRPr="00A626C8">
        <w:rPr>
          <w:color w:val="0000FF"/>
        </w:rPr>
        <w:t>Orange</w:t>
      </w:r>
    </w:p>
    <w:p w14:paraId="208185E0" w14:textId="77777777" w:rsidR="00A626C8" w:rsidRPr="00A626C8" w:rsidRDefault="00A626C8" w:rsidP="00A626C8">
      <w:pPr>
        <w:pStyle w:val="FP"/>
        <w:rPr>
          <w:color w:val="0000FF"/>
        </w:rPr>
      </w:pPr>
      <w:r w:rsidRPr="00A626C8">
        <w:rPr>
          <w:color w:val="0000FF"/>
        </w:rPr>
        <w:t>OTD</w:t>
      </w:r>
    </w:p>
    <w:p w14:paraId="23F9B639" w14:textId="77777777" w:rsidR="00A626C8" w:rsidRPr="00A626C8" w:rsidRDefault="00A626C8" w:rsidP="00A626C8">
      <w:pPr>
        <w:pStyle w:val="FP"/>
        <w:rPr>
          <w:color w:val="0000FF"/>
        </w:rPr>
      </w:pPr>
      <w:proofErr w:type="spellStart"/>
      <w:r w:rsidRPr="00A626C8">
        <w:rPr>
          <w:color w:val="0000FF"/>
        </w:rPr>
        <w:t>Peraton</w:t>
      </w:r>
      <w:proofErr w:type="spellEnd"/>
      <w:r w:rsidRPr="00A626C8">
        <w:rPr>
          <w:color w:val="0000FF"/>
        </w:rPr>
        <w:t xml:space="preserve"> Labs</w:t>
      </w:r>
    </w:p>
    <w:p w14:paraId="3DD06600" w14:textId="77777777" w:rsidR="00A626C8" w:rsidRPr="00A626C8" w:rsidRDefault="00A626C8" w:rsidP="00A626C8">
      <w:pPr>
        <w:pStyle w:val="FP"/>
        <w:rPr>
          <w:color w:val="0000FF"/>
        </w:rPr>
      </w:pPr>
      <w:r w:rsidRPr="00A626C8">
        <w:rPr>
          <w:color w:val="0000FF"/>
        </w:rPr>
        <w:t>Philips</w:t>
      </w:r>
    </w:p>
    <w:p w14:paraId="7EE5D7CD" w14:textId="77777777" w:rsidR="00A626C8" w:rsidRPr="00A626C8" w:rsidRDefault="00A626C8" w:rsidP="00A626C8">
      <w:pPr>
        <w:pStyle w:val="FP"/>
        <w:rPr>
          <w:color w:val="0000FF"/>
        </w:rPr>
      </w:pPr>
      <w:r w:rsidRPr="00A626C8">
        <w:rPr>
          <w:color w:val="0000FF"/>
        </w:rPr>
        <w:t>Qualcomm</w:t>
      </w:r>
    </w:p>
    <w:p w14:paraId="5294D074" w14:textId="77777777" w:rsidR="00A626C8" w:rsidRPr="00A626C8" w:rsidRDefault="00A626C8" w:rsidP="00A626C8">
      <w:pPr>
        <w:pStyle w:val="FP"/>
        <w:rPr>
          <w:color w:val="0000FF"/>
        </w:rPr>
      </w:pPr>
      <w:r w:rsidRPr="00A626C8">
        <w:rPr>
          <w:color w:val="0000FF"/>
        </w:rPr>
        <w:t>Rakuten Mobile</w:t>
      </w:r>
    </w:p>
    <w:p w14:paraId="320DCB15" w14:textId="77777777" w:rsidR="00A626C8" w:rsidRPr="00A626C8" w:rsidRDefault="00A626C8" w:rsidP="00A626C8">
      <w:pPr>
        <w:pStyle w:val="FP"/>
        <w:rPr>
          <w:color w:val="0000FF"/>
        </w:rPr>
      </w:pPr>
      <w:r w:rsidRPr="00A626C8">
        <w:rPr>
          <w:color w:val="0000FF"/>
        </w:rPr>
        <w:t>Rogers</w:t>
      </w:r>
    </w:p>
    <w:p w14:paraId="5634AF68" w14:textId="77777777" w:rsidR="00A626C8" w:rsidRPr="00A626C8" w:rsidRDefault="00A626C8" w:rsidP="00A626C8">
      <w:pPr>
        <w:pStyle w:val="FP"/>
        <w:rPr>
          <w:color w:val="0000FF"/>
        </w:rPr>
      </w:pPr>
      <w:r w:rsidRPr="00A626C8">
        <w:rPr>
          <w:color w:val="0000FF"/>
        </w:rPr>
        <w:t>Samsung</w:t>
      </w:r>
    </w:p>
    <w:p w14:paraId="3E3A0D43" w14:textId="77777777" w:rsidR="00A626C8" w:rsidRPr="00A626C8" w:rsidRDefault="00A626C8" w:rsidP="00A626C8">
      <w:pPr>
        <w:pStyle w:val="FP"/>
        <w:rPr>
          <w:color w:val="0000FF"/>
        </w:rPr>
      </w:pPr>
      <w:r w:rsidRPr="00A626C8">
        <w:rPr>
          <w:color w:val="0000FF"/>
        </w:rPr>
        <w:t>SHARP</w:t>
      </w:r>
    </w:p>
    <w:p w14:paraId="541B8D12" w14:textId="77777777" w:rsidR="00A626C8" w:rsidRPr="00A626C8" w:rsidRDefault="00A626C8" w:rsidP="00A626C8">
      <w:pPr>
        <w:pStyle w:val="FP"/>
        <w:rPr>
          <w:color w:val="0000FF"/>
        </w:rPr>
      </w:pPr>
      <w:r w:rsidRPr="00A626C8">
        <w:rPr>
          <w:color w:val="0000FF"/>
        </w:rPr>
        <w:t>Sony</w:t>
      </w:r>
    </w:p>
    <w:p w14:paraId="3FFFBB30" w14:textId="77777777" w:rsidR="00A626C8" w:rsidRPr="00A626C8" w:rsidRDefault="00A626C8" w:rsidP="00A626C8">
      <w:pPr>
        <w:pStyle w:val="FP"/>
        <w:rPr>
          <w:color w:val="0000FF"/>
        </w:rPr>
      </w:pPr>
      <w:proofErr w:type="spellStart"/>
      <w:r w:rsidRPr="00A626C8">
        <w:rPr>
          <w:color w:val="0000FF"/>
        </w:rPr>
        <w:t>Spreadtrum</w:t>
      </w:r>
      <w:proofErr w:type="spellEnd"/>
    </w:p>
    <w:p w14:paraId="50BCFD7F" w14:textId="77777777" w:rsidR="00A626C8" w:rsidRPr="00A626C8" w:rsidRDefault="00A626C8" w:rsidP="00A626C8">
      <w:pPr>
        <w:pStyle w:val="FP"/>
        <w:rPr>
          <w:color w:val="0000FF"/>
        </w:rPr>
      </w:pPr>
      <w:proofErr w:type="spellStart"/>
      <w:r w:rsidRPr="00A626C8">
        <w:rPr>
          <w:color w:val="0000FF"/>
        </w:rPr>
        <w:lastRenderedPageBreak/>
        <w:t>TDTech</w:t>
      </w:r>
      <w:proofErr w:type="spellEnd"/>
    </w:p>
    <w:p w14:paraId="7D55E1E6" w14:textId="77777777" w:rsidR="00A626C8" w:rsidRPr="00A626C8" w:rsidRDefault="00A626C8" w:rsidP="00A626C8">
      <w:pPr>
        <w:pStyle w:val="FP"/>
        <w:rPr>
          <w:color w:val="0000FF"/>
        </w:rPr>
      </w:pPr>
      <w:r w:rsidRPr="00A626C8">
        <w:rPr>
          <w:color w:val="0000FF"/>
        </w:rPr>
        <w:t>Telefonica</w:t>
      </w:r>
    </w:p>
    <w:p w14:paraId="62C842EB" w14:textId="77777777" w:rsidR="00A626C8" w:rsidRPr="00A626C8" w:rsidRDefault="00A626C8" w:rsidP="00A626C8">
      <w:pPr>
        <w:pStyle w:val="FP"/>
        <w:rPr>
          <w:color w:val="0000FF"/>
        </w:rPr>
      </w:pPr>
      <w:r w:rsidRPr="00A626C8">
        <w:rPr>
          <w:color w:val="0000FF"/>
        </w:rPr>
        <w:t>Telstra</w:t>
      </w:r>
    </w:p>
    <w:p w14:paraId="37BC0FB5" w14:textId="77777777" w:rsidR="00A626C8" w:rsidRPr="00A626C8" w:rsidRDefault="00A626C8" w:rsidP="00A626C8">
      <w:pPr>
        <w:pStyle w:val="FP"/>
        <w:rPr>
          <w:color w:val="0000FF"/>
        </w:rPr>
      </w:pPr>
      <w:r w:rsidRPr="00A626C8">
        <w:rPr>
          <w:color w:val="0000FF"/>
        </w:rPr>
        <w:t>Tencent</w:t>
      </w:r>
    </w:p>
    <w:p w14:paraId="44B36088" w14:textId="77777777" w:rsidR="00A626C8" w:rsidRPr="00A626C8" w:rsidRDefault="00A626C8" w:rsidP="00A626C8">
      <w:pPr>
        <w:pStyle w:val="FP"/>
        <w:rPr>
          <w:color w:val="0000FF"/>
        </w:rPr>
      </w:pPr>
      <w:r w:rsidRPr="00A626C8">
        <w:rPr>
          <w:color w:val="0000FF"/>
        </w:rPr>
        <w:t>Thales</w:t>
      </w:r>
    </w:p>
    <w:p w14:paraId="308B09B7" w14:textId="77777777" w:rsidR="00A626C8" w:rsidRPr="00A626C8" w:rsidRDefault="00A626C8" w:rsidP="00A626C8">
      <w:pPr>
        <w:pStyle w:val="FP"/>
        <w:rPr>
          <w:color w:val="0000FF"/>
        </w:rPr>
      </w:pPr>
      <w:r w:rsidRPr="00A626C8">
        <w:rPr>
          <w:color w:val="0000FF"/>
        </w:rPr>
        <w:t>T-Mobile USA</w:t>
      </w:r>
    </w:p>
    <w:p w14:paraId="61006FD2" w14:textId="77777777" w:rsidR="00A626C8" w:rsidRPr="00A626C8" w:rsidRDefault="00A626C8" w:rsidP="00A626C8">
      <w:pPr>
        <w:pStyle w:val="FP"/>
        <w:rPr>
          <w:color w:val="0000FF"/>
        </w:rPr>
      </w:pPr>
      <w:r w:rsidRPr="00A626C8">
        <w:rPr>
          <w:color w:val="0000FF"/>
        </w:rPr>
        <w:t>TNO</w:t>
      </w:r>
    </w:p>
    <w:p w14:paraId="68CEA9EC" w14:textId="77777777" w:rsidR="00A626C8" w:rsidRPr="00A626C8" w:rsidRDefault="00A626C8" w:rsidP="00A626C8">
      <w:pPr>
        <w:pStyle w:val="FP"/>
        <w:rPr>
          <w:color w:val="0000FF"/>
        </w:rPr>
      </w:pPr>
      <w:r w:rsidRPr="00A626C8">
        <w:rPr>
          <w:color w:val="0000FF"/>
        </w:rPr>
        <w:t>Verizon</w:t>
      </w:r>
    </w:p>
    <w:p w14:paraId="5B59AC62" w14:textId="77777777" w:rsidR="00A626C8" w:rsidRPr="00A626C8" w:rsidRDefault="00A626C8" w:rsidP="00A626C8">
      <w:pPr>
        <w:pStyle w:val="FP"/>
        <w:rPr>
          <w:color w:val="0000FF"/>
        </w:rPr>
      </w:pPr>
      <w:r w:rsidRPr="00A626C8">
        <w:rPr>
          <w:color w:val="0000FF"/>
        </w:rPr>
        <w:t>vivo</w:t>
      </w:r>
    </w:p>
    <w:p w14:paraId="1A3709CA" w14:textId="77777777" w:rsidR="00A626C8" w:rsidRPr="00A626C8" w:rsidRDefault="00A626C8" w:rsidP="00A626C8">
      <w:pPr>
        <w:pStyle w:val="FP"/>
        <w:rPr>
          <w:color w:val="0000FF"/>
        </w:rPr>
      </w:pPr>
      <w:r w:rsidRPr="00A626C8">
        <w:rPr>
          <w:color w:val="0000FF"/>
        </w:rPr>
        <w:t>Vodafone</w:t>
      </w:r>
    </w:p>
    <w:p w14:paraId="4C7F4A39" w14:textId="77777777" w:rsidR="00A626C8" w:rsidRPr="00A626C8" w:rsidRDefault="00A626C8" w:rsidP="00A626C8">
      <w:pPr>
        <w:pStyle w:val="FP"/>
        <w:rPr>
          <w:color w:val="0000FF"/>
        </w:rPr>
      </w:pPr>
      <w:r w:rsidRPr="00A626C8">
        <w:rPr>
          <w:color w:val="0000FF"/>
        </w:rPr>
        <w:t>Volkswagen AG</w:t>
      </w:r>
    </w:p>
    <w:p w14:paraId="4A4F3D41" w14:textId="77777777" w:rsidR="00A626C8" w:rsidRPr="00A626C8" w:rsidRDefault="00A626C8" w:rsidP="00A626C8">
      <w:pPr>
        <w:pStyle w:val="FP"/>
        <w:rPr>
          <w:color w:val="0000FF"/>
        </w:rPr>
      </w:pPr>
      <w:r w:rsidRPr="00A626C8">
        <w:rPr>
          <w:color w:val="0000FF"/>
        </w:rPr>
        <w:t>Xiaomi</w:t>
      </w:r>
    </w:p>
    <w:p w14:paraId="70DE7867" w14:textId="5CEDCA91" w:rsidR="00F03635" w:rsidRDefault="00A626C8" w:rsidP="00A626C8">
      <w:pPr>
        <w:pStyle w:val="FP"/>
        <w:rPr>
          <w:color w:val="0000FF"/>
        </w:rPr>
      </w:pPr>
      <w:r w:rsidRPr="00A626C8">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5AEE4B13" w14:textId="58E0BBA0" w:rsidR="00724D6A" w:rsidRDefault="0064465A" w:rsidP="002F20A3">
      <w:r>
        <w:rPr>
          <w:lang w:eastAsia="en-US"/>
        </w:rPr>
        <w:t>The SA</w:t>
      </w:r>
      <w:r w:rsidR="00DD3ABC">
        <w:rPr>
          <w:lang w:eastAsia="en-US"/>
        </w:rPr>
        <w:t> </w:t>
      </w:r>
      <w:r>
        <w:rPr>
          <w:lang w:eastAsia="en-US"/>
        </w:rPr>
        <w:t xml:space="preserve">WG2 Chair opened the CC and indicated that </w:t>
      </w:r>
      <w:r w:rsidR="00DD3ABC">
        <w:rPr>
          <w:lang w:eastAsia="en-US"/>
        </w:rPr>
        <w:t>this CC will handle</w:t>
      </w:r>
      <w:r w:rsidR="00724D6A" w:rsidRPr="00724D6A">
        <w:rPr>
          <w:lang w:eastAsia="en-US"/>
        </w:rPr>
        <w:t xml:space="preserve"> </w:t>
      </w:r>
      <w:r w:rsidR="00B61F97">
        <w:rPr>
          <w:lang w:eastAsia="en-US"/>
        </w:rPr>
        <w:t>LSs and CRs</w:t>
      </w:r>
      <w:r w:rsidR="009223F1">
        <w:rPr>
          <w:lang w:eastAsia="en-US"/>
        </w:rPr>
        <w:t xml:space="preserve"> marked as 'For CC#</w:t>
      </w:r>
      <w:r w:rsidR="00CE58C4">
        <w:rPr>
          <w:lang w:eastAsia="en-US"/>
        </w:rPr>
        <w:t>3</w:t>
      </w:r>
      <w:r w:rsidR="009223F1">
        <w:rPr>
          <w:lang w:eastAsia="en-US"/>
        </w:rPr>
        <w:t>' in the Combined Chairs notes</w:t>
      </w:r>
      <w:r w:rsidR="00CE58C4">
        <w:rPr>
          <w:lang w:eastAsia="en-US"/>
        </w:rPr>
        <w:t xml:space="preserve"> (Primarily Agenda Item 9.1.X) and remaining open issues</w:t>
      </w:r>
      <w:r w:rsidR="002F20A3">
        <w:t>.</w:t>
      </w:r>
      <w:r w:rsidR="009223F1">
        <w:t xml:space="preserve"> There were a large number of documents to review so comments should be kept as short as possible.</w:t>
      </w:r>
    </w:p>
    <w:p w14:paraId="753D427C" w14:textId="2B2CE95D" w:rsidR="00724D6A" w:rsidRDefault="00724D6A" w:rsidP="00724D6A">
      <w:pPr>
        <w:pStyle w:val="B1"/>
      </w:pPr>
    </w:p>
    <w:p w14:paraId="6786383E" w14:textId="04F52F97" w:rsidR="00A87E03" w:rsidRDefault="00A87E03" w:rsidP="00DD3ABC">
      <w:pPr>
        <w:pStyle w:val="Heading1"/>
      </w:pPr>
      <w:r>
        <w:t>1</w:t>
      </w:r>
      <w:r>
        <w:tab/>
      </w:r>
      <w:r w:rsidR="00F03635">
        <w:t>Documents marked as 'For CC#</w:t>
      </w:r>
      <w:r w:rsidR="00CE58C4">
        <w:t>3</w:t>
      </w:r>
      <w:r w:rsidR="00F03635">
        <w:t>'</w:t>
      </w:r>
    </w:p>
    <w:p w14:paraId="2BFDCCF5" w14:textId="2981025B" w:rsidR="00B61F97" w:rsidRPr="009814EA" w:rsidRDefault="00B61F97" w:rsidP="00B61F97">
      <w:pPr>
        <w:pStyle w:val="Heading2"/>
      </w:pPr>
      <w:r>
        <w:t>SIDs and WIDs</w:t>
      </w:r>
    </w:p>
    <w:p w14:paraId="2C4BD7C3" w14:textId="242C926B" w:rsidR="00D82FEA" w:rsidRDefault="00B61F97" w:rsidP="00D82FEA">
      <w:pPr>
        <w:keepNext/>
        <w:pBdr>
          <w:top w:val="single" w:sz="4" w:space="1" w:color="auto"/>
        </w:pBdr>
        <w:rPr>
          <w:lang w:eastAsia="en-US"/>
        </w:rPr>
      </w:pPr>
      <w:r w:rsidRPr="00B61F97">
        <w:rPr>
          <w:color w:val="0000FF"/>
          <w:lang w:eastAsia="en-US"/>
        </w:rPr>
        <w:t>S2-2108379</w:t>
      </w:r>
      <w:r w:rsidR="00D82FEA">
        <w:rPr>
          <w:lang w:eastAsia="en-US"/>
        </w:rPr>
        <w:t xml:space="preserve"> (WID NEW) New WID on Use of L4S in 5GS (5G_L4S) . (Source: Ericsson)</w:t>
      </w:r>
    </w:p>
    <w:p w14:paraId="74A12EF3" w14:textId="77777777" w:rsidR="00D82FEA" w:rsidRPr="00D82FEA" w:rsidRDefault="00D82FEA" w:rsidP="00D82FEA">
      <w:pPr>
        <w:pStyle w:val="FP"/>
        <w:keepNext/>
        <w:rPr>
          <w:b/>
          <w:bCs/>
          <w:i/>
          <w:iCs/>
        </w:rPr>
      </w:pPr>
      <w:r w:rsidRPr="00D82FEA">
        <w:rPr>
          <w:b/>
          <w:bCs/>
          <w:i/>
          <w:iCs/>
        </w:rPr>
        <w:t>e-mail comments:</w:t>
      </w:r>
    </w:p>
    <w:p w14:paraId="5E89B163" w14:textId="77777777" w:rsidR="00CE58C4" w:rsidRDefault="00CE58C4" w:rsidP="00D82FEA">
      <w:pPr>
        <w:pStyle w:val="FP"/>
        <w:keepNext/>
        <w:rPr>
          <w:i/>
          <w:iCs/>
          <w:lang w:eastAsia="en-US"/>
        </w:rPr>
      </w:pPr>
      <w:r>
        <w:rPr>
          <w:i/>
          <w:iCs/>
          <w:lang w:eastAsia="en-US"/>
        </w:rPr>
        <w:t>Hui (Huawei) objects r00 and provides r01.</w:t>
      </w:r>
    </w:p>
    <w:p w14:paraId="02C08835" w14:textId="77777777" w:rsidR="00CE58C4" w:rsidRDefault="00CE58C4" w:rsidP="00D82FEA">
      <w:pPr>
        <w:pStyle w:val="FP"/>
        <w:keepNext/>
        <w:rPr>
          <w:i/>
          <w:iCs/>
          <w:lang w:eastAsia="en-US"/>
        </w:rPr>
      </w:pPr>
      <w:proofErr w:type="spellStart"/>
      <w:r>
        <w:rPr>
          <w:i/>
          <w:iCs/>
          <w:lang w:eastAsia="en-US"/>
        </w:rPr>
        <w:t>Youngkyo</w:t>
      </w:r>
      <w:proofErr w:type="spellEnd"/>
      <w:r>
        <w:rPr>
          <w:i/>
          <w:iCs/>
          <w:lang w:eastAsia="en-US"/>
        </w:rPr>
        <w:t>(Samsung) provides some questions for understanding.</w:t>
      </w:r>
    </w:p>
    <w:p w14:paraId="48484B76" w14:textId="77777777" w:rsidR="00CE58C4" w:rsidRDefault="00CE58C4" w:rsidP="00D82FEA">
      <w:pPr>
        <w:pStyle w:val="FP"/>
        <w:keepNext/>
        <w:rPr>
          <w:i/>
          <w:iCs/>
          <w:lang w:eastAsia="en-US"/>
        </w:rPr>
      </w:pPr>
      <w:r>
        <w:rPr>
          <w:i/>
          <w:iCs/>
          <w:lang w:eastAsia="en-US"/>
        </w:rPr>
        <w:t>Hui (Huawei) objects r00, provides draft r01.</w:t>
      </w:r>
    </w:p>
    <w:p w14:paraId="1188C854" w14:textId="77777777" w:rsidR="00CE58C4" w:rsidRDefault="00CE58C4" w:rsidP="00D82FEA">
      <w:pPr>
        <w:pStyle w:val="FP"/>
        <w:keepNext/>
        <w:rPr>
          <w:i/>
          <w:iCs/>
          <w:lang w:eastAsia="en-US"/>
        </w:rPr>
      </w:pPr>
      <w:r>
        <w:rPr>
          <w:i/>
          <w:iCs/>
          <w:lang w:eastAsia="en-US"/>
        </w:rPr>
        <w:t>Hucheng (CATT) comments.</w:t>
      </w:r>
    </w:p>
    <w:p w14:paraId="2B87B77B" w14:textId="77777777" w:rsidR="00CE58C4" w:rsidRDefault="00CE58C4" w:rsidP="00D82FEA">
      <w:pPr>
        <w:pStyle w:val="FP"/>
        <w:keepNext/>
        <w:rPr>
          <w:i/>
          <w:iCs/>
          <w:lang w:eastAsia="en-US"/>
        </w:rPr>
      </w:pPr>
      <w:r>
        <w:rPr>
          <w:i/>
          <w:iCs/>
          <w:lang w:eastAsia="en-US"/>
        </w:rPr>
        <w:t>Paul (Ericsson) replies to Hui (Huawei).</w:t>
      </w:r>
    </w:p>
    <w:p w14:paraId="64888AB6" w14:textId="77777777" w:rsidR="00CE58C4" w:rsidRDefault="00CE58C4" w:rsidP="00D82FEA">
      <w:pPr>
        <w:pStyle w:val="FP"/>
        <w:keepNext/>
        <w:rPr>
          <w:i/>
          <w:iCs/>
          <w:lang w:eastAsia="en-US"/>
        </w:rPr>
      </w:pPr>
      <w:r>
        <w:rPr>
          <w:i/>
          <w:iCs/>
          <w:lang w:eastAsia="en-US"/>
        </w:rPr>
        <w:t xml:space="preserve">Paul (Ericsson) replies to </w:t>
      </w:r>
      <w:proofErr w:type="spellStart"/>
      <w:r>
        <w:rPr>
          <w:i/>
          <w:iCs/>
          <w:lang w:eastAsia="en-US"/>
        </w:rPr>
        <w:t>Youngkyo</w:t>
      </w:r>
      <w:proofErr w:type="spellEnd"/>
      <w:r>
        <w:rPr>
          <w:i/>
          <w:iCs/>
          <w:lang w:eastAsia="en-US"/>
        </w:rPr>
        <w:t>(Samsung) and Hucheng (CATT).</w:t>
      </w:r>
    </w:p>
    <w:p w14:paraId="20F696DC" w14:textId="77777777" w:rsidR="00CE58C4" w:rsidRDefault="00CE58C4" w:rsidP="00D82FEA">
      <w:pPr>
        <w:pStyle w:val="FP"/>
        <w:keepNext/>
        <w:rPr>
          <w:i/>
          <w:iCs/>
          <w:lang w:eastAsia="en-US"/>
        </w:rPr>
      </w:pPr>
      <w:r>
        <w:rPr>
          <w:i/>
          <w:iCs/>
          <w:lang w:eastAsia="en-US"/>
        </w:rPr>
        <w:t>Hui (Huawei) replies to Paul (Ericsson).</w:t>
      </w:r>
    </w:p>
    <w:p w14:paraId="1FB602F2" w14:textId="77777777" w:rsidR="00CE58C4" w:rsidRDefault="00CE58C4" w:rsidP="00D82FEA">
      <w:pPr>
        <w:pStyle w:val="FP"/>
        <w:keepNext/>
        <w:rPr>
          <w:i/>
          <w:iCs/>
          <w:lang w:eastAsia="en-US"/>
        </w:rPr>
      </w:pPr>
      <w:proofErr w:type="spellStart"/>
      <w:r>
        <w:rPr>
          <w:i/>
          <w:iCs/>
          <w:lang w:eastAsia="en-US"/>
        </w:rPr>
        <w:t>Youngkyo</w:t>
      </w:r>
      <w:proofErr w:type="spellEnd"/>
      <w:r>
        <w:rPr>
          <w:i/>
          <w:iCs/>
          <w:lang w:eastAsia="en-US"/>
        </w:rPr>
        <w:t>(Samsung) provides further comment and question.</w:t>
      </w:r>
    </w:p>
    <w:p w14:paraId="06D0F9E5" w14:textId="77777777" w:rsidR="00CE58C4" w:rsidRDefault="00CE58C4" w:rsidP="00D82FEA">
      <w:pPr>
        <w:pStyle w:val="FP"/>
        <w:keepNext/>
        <w:rPr>
          <w:i/>
          <w:iCs/>
          <w:lang w:eastAsia="en-US"/>
        </w:rPr>
      </w:pPr>
      <w:r>
        <w:rPr>
          <w:i/>
          <w:iCs/>
          <w:lang w:eastAsia="en-US"/>
        </w:rPr>
        <w:t xml:space="preserve">Antoine (Orange) supports r00 </w:t>
      </w:r>
      <w:proofErr w:type="spellStart"/>
      <w:r>
        <w:rPr>
          <w:i/>
          <w:iCs/>
          <w:lang w:eastAsia="en-US"/>
        </w:rPr>
        <w:t>i.e</w:t>
      </w:r>
      <w:proofErr w:type="spellEnd"/>
      <w:r>
        <w:rPr>
          <w:i/>
          <w:iCs/>
          <w:lang w:eastAsia="en-US"/>
        </w:rPr>
        <w:t xml:space="preserve"> a Study is not needed.</w:t>
      </w:r>
    </w:p>
    <w:p w14:paraId="618A0676" w14:textId="77777777" w:rsidR="00CE58C4" w:rsidRDefault="00CE58C4" w:rsidP="00D82FEA">
      <w:pPr>
        <w:pStyle w:val="FP"/>
        <w:keepNext/>
        <w:rPr>
          <w:i/>
          <w:iCs/>
          <w:lang w:eastAsia="en-US"/>
        </w:rPr>
      </w:pPr>
      <w:r>
        <w:rPr>
          <w:i/>
          <w:iCs/>
          <w:lang w:eastAsia="en-US"/>
        </w:rPr>
        <w:t>Curt (Charter) supports Antoine (Orange)</w:t>
      </w:r>
    </w:p>
    <w:p w14:paraId="2CDCC28E"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 xml:space="preserve"> (ZTE) supports to have study first</w:t>
      </w:r>
    </w:p>
    <w:p w14:paraId="764E606D" w14:textId="77777777" w:rsidR="00CE58C4" w:rsidRDefault="00CE58C4" w:rsidP="00D82FEA">
      <w:pPr>
        <w:pStyle w:val="FP"/>
        <w:keepNext/>
        <w:rPr>
          <w:i/>
          <w:iCs/>
          <w:lang w:eastAsia="en-US"/>
        </w:rPr>
      </w:pPr>
      <w:r>
        <w:rPr>
          <w:i/>
          <w:iCs/>
          <w:lang w:eastAsia="en-US"/>
        </w:rPr>
        <w:t>Dieter (Deutsche Telekom) also supports original WID, i.e. no study is needed.</w:t>
      </w:r>
    </w:p>
    <w:p w14:paraId="2FE64AB4" w14:textId="77777777" w:rsidR="00CE58C4" w:rsidRDefault="00CE58C4" w:rsidP="00D82FEA">
      <w:pPr>
        <w:pStyle w:val="FP"/>
        <w:keepNext/>
        <w:rPr>
          <w:i/>
          <w:iCs/>
          <w:lang w:eastAsia="en-US"/>
        </w:rPr>
      </w:pPr>
      <w:r>
        <w:rPr>
          <w:i/>
          <w:iCs/>
          <w:lang w:eastAsia="en-US"/>
        </w:rPr>
        <w:t xml:space="preserve">Paul (Ericsson) replies to </w:t>
      </w:r>
      <w:proofErr w:type="spellStart"/>
      <w:r>
        <w:rPr>
          <w:i/>
          <w:iCs/>
          <w:lang w:eastAsia="en-US"/>
        </w:rPr>
        <w:t>Youngkyo</w:t>
      </w:r>
      <w:proofErr w:type="spellEnd"/>
      <w:r>
        <w:rPr>
          <w:i/>
          <w:iCs/>
          <w:lang w:eastAsia="en-US"/>
        </w:rPr>
        <w:t>(Samsung).</w:t>
      </w:r>
    </w:p>
    <w:p w14:paraId="36D31B4F" w14:textId="77777777" w:rsidR="00CE58C4" w:rsidRDefault="00CE58C4" w:rsidP="00D82FEA">
      <w:pPr>
        <w:pStyle w:val="FP"/>
        <w:keepNext/>
        <w:rPr>
          <w:i/>
          <w:iCs/>
          <w:lang w:eastAsia="en-US"/>
        </w:rPr>
      </w:pPr>
      <w:r>
        <w:rPr>
          <w:i/>
          <w:iCs/>
          <w:lang w:eastAsia="en-US"/>
        </w:rPr>
        <w:t>Sriram (</w:t>
      </w:r>
      <w:proofErr w:type="spellStart"/>
      <w:r>
        <w:rPr>
          <w:i/>
          <w:iCs/>
          <w:lang w:eastAsia="en-US"/>
        </w:rPr>
        <w:t>CableLabs</w:t>
      </w:r>
      <w:proofErr w:type="spellEnd"/>
      <w:r>
        <w:rPr>
          <w:i/>
          <w:iCs/>
          <w:lang w:eastAsia="en-US"/>
        </w:rPr>
        <w:t>) supports original WID, i.e. no study is needed.</w:t>
      </w:r>
    </w:p>
    <w:p w14:paraId="2FAF1CCA" w14:textId="77777777" w:rsidR="00CE58C4" w:rsidRDefault="00CE58C4" w:rsidP="00D82FEA">
      <w:pPr>
        <w:pStyle w:val="FP"/>
        <w:keepNext/>
        <w:rPr>
          <w:i/>
          <w:iCs/>
          <w:lang w:eastAsia="en-US"/>
        </w:rPr>
      </w:pPr>
      <w:r>
        <w:rPr>
          <w:i/>
          <w:iCs/>
          <w:lang w:eastAsia="en-US"/>
        </w:rPr>
        <w:t>Devaki (Nokia) supports L4S as a WID (r00) to keep the work focused.</w:t>
      </w:r>
    </w:p>
    <w:p w14:paraId="7CEFD676" w14:textId="77777777" w:rsidR="00CE58C4" w:rsidRDefault="00CE58C4" w:rsidP="00D82FEA">
      <w:pPr>
        <w:pStyle w:val="FP"/>
        <w:keepNext/>
        <w:rPr>
          <w:i/>
          <w:iCs/>
          <w:lang w:eastAsia="en-US"/>
        </w:rPr>
      </w:pPr>
      <w:r>
        <w:rPr>
          <w:i/>
          <w:iCs/>
          <w:lang w:eastAsia="en-US"/>
        </w:rPr>
        <w:t>Krisztian (Apple) supports r00, there's no need to convert this into a SID.</w:t>
      </w:r>
    </w:p>
    <w:p w14:paraId="55F2237E" w14:textId="77777777" w:rsidR="00CE58C4" w:rsidRDefault="00CE58C4" w:rsidP="00D82FEA">
      <w:pPr>
        <w:pStyle w:val="FP"/>
        <w:keepNext/>
        <w:rPr>
          <w:i/>
          <w:iCs/>
          <w:lang w:eastAsia="en-US"/>
        </w:rPr>
      </w:pPr>
      <w:proofErr w:type="spellStart"/>
      <w:r>
        <w:rPr>
          <w:i/>
          <w:iCs/>
          <w:lang w:eastAsia="en-US"/>
        </w:rPr>
        <w:t>Youngkyo</w:t>
      </w:r>
      <w:proofErr w:type="spellEnd"/>
      <w:r>
        <w:rPr>
          <w:i/>
          <w:iCs/>
          <w:lang w:eastAsia="en-US"/>
        </w:rPr>
        <w:t>(Samsung) replies.</w:t>
      </w:r>
    </w:p>
    <w:p w14:paraId="0941CD1D" w14:textId="77777777" w:rsidR="00CE58C4" w:rsidRDefault="00CE58C4" w:rsidP="00D82FEA">
      <w:pPr>
        <w:pStyle w:val="FP"/>
        <w:keepNext/>
        <w:rPr>
          <w:i/>
          <w:iCs/>
          <w:lang w:eastAsia="en-US"/>
        </w:rPr>
      </w:pPr>
      <w:r>
        <w:rPr>
          <w:i/>
          <w:iCs/>
          <w:lang w:eastAsia="en-US"/>
        </w:rPr>
        <w:t xml:space="preserve">Paul (Ericsson) replies to </w:t>
      </w:r>
      <w:proofErr w:type="spellStart"/>
      <w:r>
        <w:rPr>
          <w:i/>
          <w:iCs/>
          <w:lang w:eastAsia="en-US"/>
        </w:rPr>
        <w:t>Jinguo</w:t>
      </w:r>
      <w:proofErr w:type="spellEnd"/>
      <w:r>
        <w:rPr>
          <w:i/>
          <w:iCs/>
          <w:lang w:eastAsia="en-US"/>
        </w:rPr>
        <w:t xml:space="preserve"> (ZTE).</w:t>
      </w:r>
    </w:p>
    <w:p w14:paraId="44517287"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(ZTE) replies</w:t>
      </w:r>
    </w:p>
    <w:p w14:paraId="4EF9D571" w14:textId="77777777" w:rsidR="00CE58C4" w:rsidRDefault="00CE58C4" w:rsidP="00D82FEA">
      <w:pPr>
        <w:pStyle w:val="FP"/>
        <w:keepNext/>
        <w:rPr>
          <w:i/>
          <w:iCs/>
          <w:lang w:eastAsia="en-US"/>
        </w:rPr>
      </w:pPr>
      <w:r>
        <w:rPr>
          <w:i/>
          <w:iCs/>
          <w:lang w:eastAsia="en-US"/>
        </w:rPr>
        <w:t xml:space="preserve">Patrice (Huawei) reminds that the argument for a direct WID only works when there is a complete WG consensus on the proposed solution, and therefore a SID is the only appropriate approach in this case. And even if there were a full </w:t>
      </w:r>
      <w:r>
        <w:rPr>
          <w:i/>
          <w:iCs/>
          <w:lang w:eastAsia="en-US"/>
        </w:rPr>
        <w:lastRenderedPageBreak/>
        <w:t>consensus on the exact solution (which is not the case), this should be then dealt as a TEI18, therefore not part of the agenda at this meeting.</w:t>
      </w:r>
    </w:p>
    <w:p w14:paraId="426CE6BB" w14:textId="77777777" w:rsidR="00CE58C4" w:rsidRDefault="00CE58C4" w:rsidP="00D82FEA">
      <w:pPr>
        <w:pStyle w:val="FP"/>
        <w:keepNext/>
        <w:rPr>
          <w:i/>
          <w:iCs/>
          <w:lang w:eastAsia="en-US"/>
        </w:rPr>
      </w:pPr>
      <w:r>
        <w:rPr>
          <w:i/>
          <w:iCs/>
          <w:lang w:eastAsia="en-US"/>
        </w:rPr>
        <w:t xml:space="preserve">Yali (OPPO) comments and shares the view from </w:t>
      </w:r>
      <w:proofErr w:type="spellStart"/>
      <w:r>
        <w:rPr>
          <w:i/>
          <w:iCs/>
          <w:lang w:eastAsia="en-US"/>
        </w:rPr>
        <w:t>Jinguo</w:t>
      </w:r>
      <w:proofErr w:type="spellEnd"/>
      <w:r>
        <w:rPr>
          <w:i/>
          <w:iCs/>
          <w:lang w:eastAsia="en-US"/>
        </w:rPr>
        <w:t>(ZTE).</w:t>
      </w:r>
    </w:p>
    <w:p w14:paraId="2FFF0707" w14:textId="77777777" w:rsidR="00CE58C4" w:rsidRDefault="00CE58C4" w:rsidP="00D82FEA">
      <w:pPr>
        <w:pStyle w:val="FP"/>
        <w:keepNext/>
        <w:rPr>
          <w:i/>
          <w:iCs/>
          <w:lang w:eastAsia="en-US"/>
        </w:rPr>
      </w:pPr>
      <w:r>
        <w:rPr>
          <w:i/>
          <w:iCs/>
          <w:lang w:eastAsia="en-US"/>
        </w:rPr>
        <w:t xml:space="preserve">Paul (Ericsson) replies to </w:t>
      </w:r>
      <w:proofErr w:type="spellStart"/>
      <w:r>
        <w:rPr>
          <w:i/>
          <w:iCs/>
          <w:lang w:eastAsia="en-US"/>
        </w:rPr>
        <w:t>Youngkyo</w:t>
      </w:r>
      <w:proofErr w:type="spellEnd"/>
      <w:r>
        <w:rPr>
          <w:i/>
          <w:iCs/>
          <w:lang w:eastAsia="en-US"/>
        </w:rPr>
        <w:t xml:space="preserve"> (Samsung).</w:t>
      </w:r>
    </w:p>
    <w:p w14:paraId="2D9446B8" w14:textId="77777777" w:rsidR="00CE58C4" w:rsidRDefault="00CE58C4" w:rsidP="00D82FEA">
      <w:pPr>
        <w:pStyle w:val="FP"/>
        <w:keepNext/>
        <w:rPr>
          <w:i/>
          <w:iCs/>
          <w:lang w:eastAsia="en-US"/>
        </w:rPr>
      </w:pPr>
      <w:r>
        <w:rPr>
          <w:i/>
          <w:iCs/>
          <w:lang w:eastAsia="en-US"/>
        </w:rPr>
        <w:t xml:space="preserve">Paul (Ericsson) replies to </w:t>
      </w:r>
      <w:proofErr w:type="spellStart"/>
      <w:r>
        <w:rPr>
          <w:i/>
          <w:iCs/>
          <w:lang w:eastAsia="en-US"/>
        </w:rPr>
        <w:t>Jinguo</w:t>
      </w:r>
      <w:proofErr w:type="spellEnd"/>
      <w:r>
        <w:rPr>
          <w:i/>
          <w:iCs/>
          <w:lang w:eastAsia="en-US"/>
        </w:rPr>
        <w:t xml:space="preserve"> (ZTE) and Yali (OPPO).</w:t>
      </w:r>
    </w:p>
    <w:p w14:paraId="6FE3CC30" w14:textId="77777777" w:rsidR="00CE58C4" w:rsidRDefault="00CE58C4" w:rsidP="00D82FEA">
      <w:pPr>
        <w:pStyle w:val="FP"/>
        <w:keepNext/>
        <w:rPr>
          <w:i/>
          <w:iCs/>
          <w:lang w:eastAsia="en-US"/>
        </w:rPr>
      </w:pPr>
      <w:r>
        <w:rPr>
          <w:i/>
          <w:iCs/>
          <w:lang w:eastAsia="en-US"/>
        </w:rPr>
        <w:t>Yali (OPPO) replies to Paul (Ericsson).</w:t>
      </w:r>
    </w:p>
    <w:p w14:paraId="29109D5E" w14:textId="77777777" w:rsidR="00CE58C4" w:rsidRDefault="00CE58C4" w:rsidP="00D82FEA">
      <w:pPr>
        <w:pStyle w:val="FP"/>
        <w:keepNext/>
        <w:rPr>
          <w:i/>
          <w:iCs/>
          <w:lang w:eastAsia="en-US"/>
        </w:rPr>
      </w:pPr>
      <w:r>
        <w:rPr>
          <w:i/>
          <w:iCs/>
          <w:lang w:eastAsia="en-US"/>
        </w:rPr>
        <w:t>Paul (Ericsson) replies to Yali (OPPO).</w:t>
      </w:r>
    </w:p>
    <w:p w14:paraId="14EEBBAD" w14:textId="77777777" w:rsidR="00CE58C4" w:rsidRDefault="00CE58C4" w:rsidP="00D82FEA">
      <w:pPr>
        <w:pStyle w:val="FP"/>
        <w:keepNext/>
        <w:rPr>
          <w:i/>
          <w:iCs/>
          <w:lang w:eastAsia="en-US"/>
        </w:rPr>
      </w:pPr>
      <w:r>
        <w:rPr>
          <w:i/>
          <w:iCs/>
          <w:lang w:eastAsia="en-US"/>
        </w:rPr>
        <w:t>Paul (Ericsson) thanks Huawei for the lesson on how it works, maybe we can help your understanding that since there is no full consensus as you say on details, that is why it is a WI.</w:t>
      </w:r>
    </w:p>
    <w:p w14:paraId="34E993DC" w14:textId="77777777" w:rsidR="00CE58C4" w:rsidRDefault="00CE58C4" w:rsidP="00D82FEA">
      <w:pPr>
        <w:pStyle w:val="FP"/>
        <w:keepNext/>
        <w:rPr>
          <w:i/>
          <w:iCs/>
          <w:lang w:eastAsia="en-US"/>
        </w:rPr>
      </w:pPr>
      <w:r>
        <w:rPr>
          <w:i/>
          <w:iCs/>
          <w:lang w:eastAsia="en-US"/>
        </w:rPr>
        <w:t>Patrice (Huawei) thanks Paul (Ericsson) on his compliment regarding the lesson on how it works, and clarifies that since there is no full consensus (and not on details only), that is why it has to be a SID.</w:t>
      </w:r>
    </w:p>
    <w:p w14:paraId="72923911" w14:textId="77777777" w:rsidR="00CE58C4" w:rsidRDefault="00CE58C4" w:rsidP="00D82FEA">
      <w:pPr>
        <w:pStyle w:val="FP"/>
        <w:keepNext/>
        <w:rPr>
          <w:i/>
          <w:iCs/>
          <w:lang w:eastAsia="en-US"/>
        </w:rPr>
      </w:pPr>
      <w:r>
        <w:rPr>
          <w:i/>
          <w:iCs/>
          <w:lang w:eastAsia="en-US"/>
        </w:rPr>
        <w:t>Gerry (Verizon) supports r00 and we also do not see the need for a study.</w:t>
      </w:r>
    </w:p>
    <w:p w14:paraId="6259CEAB" w14:textId="77777777" w:rsidR="00CE58C4" w:rsidRDefault="00CE58C4" w:rsidP="00D82FEA">
      <w:pPr>
        <w:pStyle w:val="FP"/>
        <w:keepNext/>
        <w:rPr>
          <w:i/>
          <w:iCs/>
          <w:lang w:eastAsia="en-US"/>
        </w:rPr>
      </w:pPr>
      <w:r>
        <w:rPr>
          <w:i/>
          <w:iCs/>
          <w:lang w:eastAsia="en-US"/>
        </w:rPr>
        <w:t>==== Revisions Deadline ====</w:t>
      </w:r>
    </w:p>
    <w:p w14:paraId="68AE6006" w14:textId="77777777" w:rsidR="00CE58C4" w:rsidRDefault="00CE58C4" w:rsidP="00D82FEA">
      <w:pPr>
        <w:pStyle w:val="FP"/>
        <w:keepNext/>
        <w:rPr>
          <w:i/>
          <w:iCs/>
          <w:lang w:eastAsia="en-US"/>
        </w:rPr>
      </w:pPr>
      <w:r>
        <w:rPr>
          <w:i/>
          <w:iCs/>
          <w:lang w:eastAsia="en-US"/>
        </w:rPr>
        <w:t>Farooq (AT&amp;T) also supports r00 and we also do not see the need for a study.</w:t>
      </w:r>
    </w:p>
    <w:p w14:paraId="0B9160BC" w14:textId="77777777" w:rsidR="00CE58C4" w:rsidRDefault="00CE58C4" w:rsidP="00D82FEA">
      <w:pPr>
        <w:pStyle w:val="FP"/>
        <w:keepNext/>
        <w:rPr>
          <w:i/>
          <w:iCs/>
          <w:lang w:eastAsia="en-US"/>
        </w:rPr>
      </w:pPr>
      <w:proofErr w:type="spellStart"/>
      <w:r>
        <w:rPr>
          <w:i/>
          <w:iCs/>
          <w:lang w:eastAsia="en-US"/>
        </w:rPr>
        <w:t>Jinsook</w:t>
      </w:r>
      <w:proofErr w:type="spellEnd"/>
      <w:r>
        <w:rPr>
          <w:i/>
          <w:iCs/>
          <w:lang w:eastAsia="en-US"/>
        </w:rPr>
        <w:t xml:space="preserve"> (DISH Network) We also support original WID, no need any study phase.</w:t>
      </w:r>
    </w:p>
    <w:p w14:paraId="34BC1FE4" w14:textId="77777777" w:rsidR="00CE58C4" w:rsidRDefault="00CE58C4" w:rsidP="00D82FEA">
      <w:pPr>
        <w:pStyle w:val="FP"/>
        <w:keepNext/>
        <w:rPr>
          <w:i/>
          <w:iCs/>
          <w:lang w:eastAsia="en-US"/>
        </w:rPr>
      </w:pPr>
      <w:r>
        <w:rPr>
          <w:i/>
          <w:iCs/>
          <w:lang w:eastAsia="en-US"/>
        </w:rPr>
        <w:t>Serge M (T-Mobile USA) also supports r00 and we also do not see the need for a study.</w:t>
      </w:r>
    </w:p>
    <w:p w14:paraId="6244B2F6" w14:textId="77777777" w:rsidR="00CE58C4" w:rsidRDefault="00CE58C4" w:rsidP="00D82FEA">
      <w:pPr>
        <w:pStyle w:val="FP"/>
        <w:keepNext/>
        <w:rPr>
          <w:i/>
          <w:iCs/>
          <w:lang w:eastAsia="en-US"/>
        </w:rPr>
      </w:pPr>
      <w:r>
        <w:rPr>
          <w:i/>
          <w:iCs/>
          <w:lang w:eastAsia="en-US"/>
        </w:rPr>
        <w:t>Guillaume (MediaTek Inc.) supports r00</w:t>
      </w:r>
    </w:p>
    <w:p w14:paraId="3F75CAB4" w14:textId="77777777" w:rsidR="00CE58C4" w:rsidRDefault="00CE58C4" w:rsidP="00D82FEA">
      <w:pPr>
        <w:pStyle w:val="FP"/>
        <w:keepNext/>
        <w:rPr>
          <w:i/>
          <w:iCs/>
          <w:lang w:eastAsia="en-US"/>
        </w:rPr>
      </w:pPr>
      <w:r>
        <w:rPr>
          <w:i/>
          <w:iCs/>
          <w:lang w:eastAsia="en-US"/>
        </w:rPr>
        <w:t>Paul (Ericsson) provides a proposal. This feature has been discussed since 2 years now, in that time its specification in IETF also further matured. L4S is becoming well established in the industry and a there is a high interest for its introduction in 3GPP. The WID has a clear and well defined scope and a wide support in SA2 to be progressed in Rel-18. Given all technical comments and questions being addressed, we propose to approve this Rel-18 WID r00 at this meeting.</w:t>
      </w:r>
    </w:p>
    <w:p w14:paraId="6313A7D7"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(ZTE) asks why UE is excluded to support L4S?</w:t>
      </w:r>
    </w:p>
    <w:p w14:paraId="15DCE764" w14:textId="77777777" w:rsidR="00CE58C4" w:rsidRDefault="00CE58C4" w:rsidP="00D82FEA">
      <w:pPr>
        <w:pStyle w:val="FP"/>
        <w:keepNext/>
        <w:rPr>
          <w:i/>
          <w:iCs/>
          <w:lang w:eastAsia="en-US"/>
        </w:rPr>
      </w:pPr>
      <w:r>
        <w:rPr>
          <w:i/>
          <w:iCs/>
          <w:lang w:eastAsia="en-US"/>
        </w:rPr>
        <w:t>Lars (Sony) also supports r00</w:t>
      </w:r>
    </w:p>
    <w:p w14:paraId="2DEAF793" w14:textId="77777777" w:rsidR="00CE58C4" w:rsidRDefault="00CE58C4" w:rsidP="00D82FEA">
      <w:pPr>
        <w:pStyle w:val="FP"/>
        <w:keepNext/>
        <w:rPr>
          <w:i/>
          <w:iCs/>
          <w:lang w:eastAsia="en-US"/>
        </w:rPr>
      </w:pPr>
      <w:r>
        <w:rPr>
          <w:i/>
          <w:iCs/>
          <w:lang w:eastAsia="en-US"/>
        </w:rPr>
        <w:t>Hui (Huawei) insists that a study item is needed..</w:t>
      </w:r>
    </w:p>
    <w:p w14:paraId="6F1C34F1" w14:textId="77777777" w:rsidR="00CE58C4" w:rsidRDefault="00CE58C4" w:rsidP="00D82FEA">
      <w:pPr>
        <w:pStyle w:val="FP"/>
        <w:keepNext/>
        <w:rPr>
          <w:i/>
          <w:iCs/>
          <w:lang w:eastAsia="en-US"/>
        </w:rPr>
      </w:pPr>
      <w:r>
        <w:rPr>
          <w:i/>
          <w:iCs/>
          <w:lang w:eastAsia="en-US"/>
        </w:rPr>
        <w:t>==== Comments Deadline ====</w:t>
      </w:r>
    </w:p>
    <w:p w14:paraId="63B89983" w14:textId="77777777" w:rsidR="00CE58C4" w:rsidRDefault="00CE58C4" w:rsidP="00D82FEA">
      <w:pPr>
        <w:pStyle w:val="FP"/>
        <w:keepNext/>
        <w:rPr>
          <w:i/>
          <w:iCs/>
          <w:lang w:eastAsia="en-US"/>
        </w:rPr>
      </w:pPr>
      <w:r>
        <w:rPr>
          <w:i/>
          <w:iCs/>
          <w:lang w:eastAsia="en-US"/>
        </w:rPr>
        <w:t>Shabnam (Ericsson) asks to discuss at CC#2 to find a reasonable way forward, for a mature technology with nothing to study but reflect how 3GPP system can enable this feature option, reusing 3GPP existing architecture and mechanism.</w:t>
      </w:r>
    </w:p>
    <w:p w14:paraId="06334511" w14:textId="77777777" w:rsidR="00CE58C4" w:rsidRDefault="00CE58C4" w:rsidP="00D82FEA">
      <w:pPr>
        <w:pStyle w:val="FP"/>
        <w:keepNext/>
        <w:rPr>
          <w:i/>
          <w:iCs/>
          <w:lang w:eastAsia="en-US"/>
        </w:rPr>
      </w:pPr>
      <w:r>
        <w:rPr>
          <w:i/>
          <w:iCs/>
          <w:lang w:eastAsia="en-US"/>
        </w:rPr>
        <w:t>Paul (Ericsson) provides r01 to the CC#2.</w:t>
      </w:r>
    </w:p>
    <w:p w14:paraId="59BD741D" w14:textId="77C34392" w:rsidR="00CE58C4" w:rsidRDefault="00CE58C4" w:rsidP="00D82FEA">
      <w:pPr>
        <w:pStyle w:val="FP"/>
        <w:keepNext/>
        <w:rPr>
          <w:i/>
          <w:iCs/>
          <w:lang w:eastAsia="en-US"/>
        </w:rPr>
      </w:pPr>
      <w:r>
        <w:rPr>
          <w:i/>
          <w:iCs/>
          <w:lang w:eastAsia="en-US"/>
        </w:rPr>
        <w:t>Hui(Huawei) disagree with r01 provided by Paul.</w:t>
      </w:r>
    </w:p>
    <w:p w14:paraId="19041DCB" w14:textId="77777777" w:rsidR="000B0067" w:rsidRDefault="000B0067" w:rsidP="00D82FEA">
      <w:pPr>
        <w:pStyle w:val="FP"/>
        <w:keepNext/>
        <w:rPr>
          <w:i/>
          <w:iCs/>
          <w:lang w:eastAsia="en-US"/>
        </w:rPr>
      </w:pPr>
    </w:p>
    <w:p w14:paraId="65F27C0E" w14:textId="4DF7C1FF" w:rsidR="00D82FEA" w:rsidRPr="000B0067" w:rsidRDefault="00D82FEA" w:rsidP="000B0067">
      <w:pPr>
        <w:keepNext/>
        <w:rPr>
          <w:b/>
          <w:bCs/>
        </w:rPr>
      </w:pPr>
      <w:r w:rsidRPr="000B0067">
        <w:rPr>
          <w:b/>
          <w:bCs/>
        </w:rPr>
        <w:t>Discussion and conclusion:</w:t>
      </w:r>
    </w:p>
    <w:p w14:paraId="59D6B945" w14:textId="08C94D9A" w:rsidR="0093283D" w:rsidRDefault="000B0067" w:rsidP="000B0067">
      <w:pPr>
        <w:rPr>
          <w:lang w:eastAsia="en-US"/>
        </w:rPr>
      </w:pPr>
      <w:r>
        <w:rPr>
          <w:lang w:eastAsia="en-US"/>
        </w:rPr>
        <w:t xml:space="preserve">Ericsson proposed </w:t>
      </w:r>
      <w:r w:rsidRPr="000B0067">
        <w:rPr>
          <w:color w:val="0000FF"/>
          <w:lang w:eastAsia="en-US"/>
        </w:rPr>
        <w:t>S2-2108379r02</w:t>
      </w:r>
      <w:r>
        <w:rPr>
          <w:lang w:eastAsia="en-US"/>
        </w:rPr>
        <w:t xml:space="preserve">. Huawei could not accept this version and preferred to include a study phase for this. Tencent also preferred to have an initial Study. Ericsson replied that a previous WI had been agreed including Tencent as a supporting company with similar work needed, Huawei clarified that the AIS WI had consensus and there was only a single identified solution to document whereas they believe there are additional solutions for this proposed WI. The SA WG2 Chair asked whether a compromise could be reached for this to have a short study to analyse potential solutions and agree on a single solution. Huawei proposed a short 3TU study in r01. Magenta preferred to do a direct WID but could accept a compromise of a short study. Ericsson commented that Huawei suggest there is another solution but the WID is to reuse existing functionality for LCS. </w:t>
      </w:r>
      <w:r w:rsidR="00F56D6F">
        <w:rPr>
          <w:lang w:eastAsia="en-US"/>
        </w:rPr>
        <w:t xml:space="preserve">ZTE commented that a study phase is needed. </w:t>
      </w:r>
      <w:r>
        <w:rPr>
          <w:lang w:eastAsia="en-US"/>
        </w:rPr>
        <w:t>This was left for further consideration.</w:t>
      </w:r>
    </w:p>
    <w:p w14:paraId="7F51F420" w14:textId="70C38529" w:rsidR="0093283D" w:rsidRDefault="0093283D" w:rsidP="000B0067">
      <w:pPr>
        <w:rPr>
          <w:lang w:eastAsia="en-US"/>
        </w:rPr>
      </w:pPr>
      <w:r>
        <w:rPr>
          <w:lang w:eastAsia="en-US"/>
        </w:rPr>
        <w:t xml:space="preserve">Ericsson reported that they did not see how they can have a study phase with a single TU. Huawei replied that they did not accept including a study phase within the WID and did not think 0.25 TU was enough time for such a study. Nokia supported the WID and could accept also having a Study Phase for LCS but did not see the real need for it. Tencent preferred to have a study phase for this. </w:t>
      </w:r>
    </w:p>
    <w:p w14:paraId="17D8761A" w14:textId="2C537C24" w:rsidR="0093283D" w:rsidRDefault="0093283D" w:rsidP="000B0067">
      <w:pPr>
        <w:rPr>
          <w:lang w:eastAsia="en-US"/>
        </w:rPr>
      </w:pPr>
      <w:r>
        <w:rPr>
          <w:lang w:eastAsia="en-US"/>
        </w:rPr>
        <w:t>Objections to this WID:</w:t>
      </w:r>
      <w:r>
        <w:rPr>
          <w:lang w:eastAsia="en-US"/>
        </w:rPr>
        <w:tab/>
      </w:r>
      <w:r>
        <w:rPr>
          <w:lang w:eastAsia="en-US"/>
        </w:rPr>
        <w:tab/>
        <w:t>5</w:t>
      </w:r>
    </w:p>
    <w:p w14:paraId="1AFCD479" w14:textId="630D106A" w:rsidR="000B0067" w:rsidRPr="0093283D" w:rsidRDefault="0093283D" w:rsidP="000B0067">
      <w:r>
        <w:t xml:space="preserve">This was then </w:t>
      </w:r>
      <w:r w:rsidRPr="00C3284B">
        <w:rPr>
          <w:color w:val="0000FF"/>
        </w:rPr>
        <w:t>noted</w:t>
      </w:r>
      <w:r>
        <w:t>.</w:t>
      </w:r>
    </w:p>
    <w:p w14:paraId="121CD926" w14:textId="77777777" w:rsidR="000B0067" w:rsidRDefault="000B0067" w:rsidP="000B0067">
      <w:pPr>
        <w:rPr>
          <w:lang w:eastAsia="en-US"/>
        </w:rPr>
      </w:pPr>
    </w:p>
    <w:p w14:paraId="0F814352" w14:textId="6202A83B" w:rsidR="00D82FEA" w:rsidRDefault="00B61F97" w:rsidP="00D82FEA">
      <w:pPr>
        <w:keepNext/>
        <w:pBdr>
          <w:top w:val="single" w:sz="4" w:space="1" w:color="auto"/>
        </w:pBdr>
        <w:rPr>
          <w:lang w:eastAsia="en-US"/>
        </w:rPr>
      </w:pPr>
      <w:r w:rsidRPr="00B61F97">
        <w:rPr>
          <w:color w:val="0000FF"/>
          <w:lang w:eastAsia="en-US"/>
        </w:rPr>
        <w:lastRenderedPageBreak/>
        <w:t>S2-2108463</w:t>
      </w:r>
      <w:r w:rsidR="00D82FEA">
        <w:rPr>
          <w:lang w:eastAsia="en-US"/>
        </w:rPr>
        <w:t xml:space="preserve"> (SID NEW) New SID: Study on enhanced support of Non-Public Networks phase 2. (Source: Ericsson, </w:t>
      </w:r>
      <w:proofErr w:type="spellStart"/>
      <w:r w:rsidR="00D82FEA">
        <w:rPr>
          <w:lang w:eastAsia="en-US"/>
        </w:rPr>
        <w:t>Futurewei</w:t>
      </w:r>
      <w:proofErr w:type="spellEnd"/>
      <w:r w:rsidR="00D82FEA">
        <w:rPr>
          <w:lang w:eastAsia="en-US"/>
        </w:rPr>
        <w:t xml:space="preserve">, </w:t>
      </w:r>
      <w:proofErr w:type="spellStart"/>
      <w:r w:rsidR="00D82FEA">
        <w:rPr>
          <w:lang w:eastAsia="en-US"/>
        </w:rPr>
        <w:t>Convida</w:t>
      </w:r>
      <w:proofErr w:type="spellEnd"/>
      <w:r w:rsidR="00D82FEA">
        <w:rPr>
          <w:lang w:eastAsia="en-US"/>
        </w:rPr>
        <w:t xml:space="preserve"> Wireless, Charter, China Unicom, ETRI; Cisco, China Mobile, Lenovo, Motorola Mobility, Qualcomm, ZTE, Philips, Intel, </w:t>
      </w:r>
      <w:proofErr w:type="spellStart"/>
      <w:r w:rsidR="00D82FEA">
        <w:rPr>
          <w:lang w:eastAsia="en-US"/>
        </w:rPr>
        <w:t>Matrixx</w:t>
      </w:r>
      <w:proofErr w:type="spellEnd"/>
      <w:r w:rsidR="00D82FEA">
        <w:rPr>
          <w:lang w:eastAsia="en-US"/>
        </w:rPr>
        <w:t xml:space="preserve">, SHARP, </w:t>
      </w:r>
      <w:proofErr w:type="spellStart"/>
      <w:r w:rsidR="00D82FEA">
        <w:rPr>
          <w:lang w:eastAsia="en-US"/>
        </w:rPr>
        <w:t>InterDigital</w:t>
      </w:r>
      <w:proofErr w:type="spellEnd"/>
      <w:r w:rsidR="00D82FEA">
        <w:rPr>
          <w:lang w:eastAsia="en-US"/>
        </w:rPr>
        <w:t>, LG Electronics, NEC, Samsung, OPPO, T-Mobile USA, NICT)</w:t>
      </w:r>
    </w:p>
    <w:p w14:paraId="6D0052EA" w14:textId="77777777" w:rsidR="00D82FEA" w:rsidRPr="00D82FEA" w:rsidRDefault="00D82FEA" w:rsidP="00D82FEA">
      <w:pPr>
        <w:pStyle w:val="FP"/>
        <w:keepNext/>
        <w:rPr>
          <w:b/>
          <w:bCs/>
          <w:i/>
          <w:iCs/>
        </w:rPr>
      </w:pPr>
      <w:r w:rsidRPr="00D82FEA">
        <w:rPr>
          <w:b/>
          <w:bCs/>
          <w:i/>
          <w:iCs/>
        </w:rPr>
        <w:t>e-mail comments:</w:t>
      </w:r>
    </w:p>
    <w:p w14:paraId="279C6CE9" w14:textId="77777777" w:rsidR="00CE58C4" w:rsidRDefault="00CE58C4" w:rsidP="00D82FEA">
      <w:pPr>
        <w:pStyle w:val="FP"/>
        <w:keepNext/>
        <w:rPr>
          <w:i/>
          <w:iCs/>
          <w:lang w:eastAsia="en-US"/>
        </w:rPr>
      </w:pPr>
      <w:r>
        <w:rPr>
          <w:i/>
          <w:iCs/>
          <w:lang w:eastAsia="en-US"/>
        </w:rPr>
        <w:t>Peter Hedman (Ericsson) provides r01</w:t>
      </w:r>
    </w:p>
    <w:p w14:paraId="394FC70D" w14:textId="77777777" w:rsidR="00CE58C4" w:rsidRDefault="00CE58C4" w:rsidP="00D82FEA">
      <w:pPr>
        <w:pStyle w:val="FP"/>
        <w:keepNext/>
        <w:rPr>
          <w:i/>
          <w:iCs/>
          <w:lang w:eastAsia="en-US"/>
        </w:rPr>
      </w:pPr>
      <w:r>
        <w:rPr>
          <w:i/>
          <w:iCs/>
          <w:lang w:eastAsia="en-US"/>
        </w:rPr>
        <w:t>Sebastian (Qualcomm) comments</w:t>
      </w:r>
    </w:p>
    <w:p w14:paraId="7F72CB54" w14:textId="77777777" w:rsidR="00CE58C4" w:rsidRDefault="00CE58C4" w:rsidP="00D82FEA">
      <w:pPr>
        <w:pStyle w:val="FP"/>
        <w:keepNext/>
        <w:rPr>
          <w:i/>
          <w:iCs/>
          <w:lang w:eastAsia="en-US"/>
        </w:rPr>
      </w:pPr>
      <w:r>
        <w:rPr>
          <w:i/>
          <w:iCs/>
          <w:lang w:eastAsia="en-US"/>
        </w:rPr>
        <w:t>Curt (Charter) comments</w:t>
      </w:r>
    </w:p>
    <w:p w14:paraId="03512145" w14:textId="77777777" w:rsidR="00CE58C4" w:rsidRDefault="00CE58C4" w:rsidP="00D82FEA">
      <w:pPr>
        <w:pStyle w:val="FP"/>
        <w:keepNext/>
        <w:rPr>
          <w:i/>
          <w:iCs/>
          <w:lang w:eastAsia="en-US"/>
        </w:rPr>
      </w:pPr>
      <w:proofErr w:type="spellStart"/>
      <w:r>
        <w:rPr>
          <w:i/>
          <w:iCs/>
          <w:lang w:eastAsia="en-US"/>
        </w:rPr>
        <w:t>Qianghua</w:t>
      </w:r>
      <w:proofErr w:type="spellEnd"/>
      <w:r>
        <w:rPr>
          <w:i/>
          <w:iCs/>
          <w:lang w:eastAsia="en-US"/>
        </w:rPr>
        <w:t xml:space="preserve"> (Huawei) provides comments</w:t>
      </w:r>
    </w:p>
    <w:p w14:paraId="7DF7E690" w14:textId="77777777" w:rsidR="00CE58C4" w:rsidRDefault="00CE58C4" w:rsidP="00D82FEA">
      <w:pPr>
        <w:pStyle w:val="FP"/>
        <w:keepNext/>
        <w:rPr>
          <w:i/>
          <w:iCs/>
          <w:lang w:eastAsia="en-US"/>
        </w:rPr>
      </w:pPr>
      <w:r>
        <w:rPr>
          <w:i/>
          <w:iCs/>
          <w:lang w:eastAsia="en-US"/>
        </w:rPr>
        <w:t>Saso (Intel) comments</w:t>
      </w:r>
    </w:p>
    <w:p w14:paraId="1DD52264" w14:textId="77777777" w:rsidR="00CE58C4" w:rsidRDefault="00CE58C4" w:rsidP="00D82FEA">
      <w:pPr>
        <w:pStyle w:val="FP"/>
        <w:keepNext/>
        <w:rPr>
          <w:i/>
          <w:iCs/>
          <w:lang w:eastAsia="en-US"/>
        </w:rPr>
      </w:pPr>
      <w:r>
        <w:rPr>
          <w:i/>
          <w:iCs/>
          <w:lang w:eastAsia="en-US"/>
        </w:rPr>
        <w:t>Peter Hedman (Ericsson) provides replies.</w:t>
      </w:r>
    </w:p>
    <w:p w14:paraId="3777750C" w14:textId="77777777" w:rsidR="00CE58C4" w:rsidRDefault="00CE58C4" w:rsidP="00D82FEA">
      <w:pPr>
        <w:pStyle w:val="FP"/>
        <w:keepNext/>
        <w:rPr>
          <w:i/>
          <w:iCs/>
          <w:lang w:eastAsia="en-US"/>
        </w:rPr>
      </w:pPr>
      <w:r>
        <w:rPr>
          <w:i/>
          <w:iCs/>
          <w:lang w:eastAsia="en-US"/>
        </w:rPr>
        <w:t>Marco (Huawei) comments</w:t>
      </w:r>
    </w:p>
    <w:p w14:paraId="55665B92" w14:textId="77777777" w:rsidR="00CE58C4" w:rsidRDefault="00CE58C4" w:rsidP="00D82FEA">
      <w:pPr>
        <w:pStyle w:val="FP"/>
        <w:keepNext/>
        <w:rPr>
          <w:i/>
          <w:iCs/>
          <w:lang w:eastAsia="en-US"/>
        </w:rPr>
      </w:pPr>
      <w:r>
        <w:rPr>
          <w:i/>
          <w:iCs/>
          <w:lang w:eastAsia="en-US"/>
        </w:rPr>
        <w:t>Marco (Huawei) answers to Curt (Charter) comment</w:t>
      </w:r>
    </w:p>
    <w:p w14:paraId="21FD2E06" w14:textId="77777777" w:rsidR="00CE58C4" w:rsidRDefault="00CE58C4" w:rsidP="00D82FEA">
      <w:pPr>
        <w:pStyle w:val="FP"/>
        <w:keepNext/>
        <w:rPr>
          <w:i/>
          <w:iCs/>
          <w:lang w:eastAsia="en-US"/>
        </w:rPr>
      </w:pPr>
      <w:r>
        <w:rPr>
          <w:i/>
          <w:iCs/>
          <w:lang w:eastAsia="en-US"/>
        </w:rPr>
        <w:t>Peter Hedman (Ericsson) provides r02</w:t>
      </w:r>
    </w:p>
    <w:p w14:paraId="645FE59A" w14:textId="77777777" w:rsidR="00CE58C4" w:rsidRDefault="00CE58C4" w:rsidP="00D82FEA">
      <w:pPr>
        <w:pStyle w:val="FP"/>
        <w:keepNext/>
        <w:rPr>
          <w:i/>
          <w:iCs/>
          <w:lang w:eastAsia="en-US"/>
        </w:rPr>
      </w:pPr>
      <w:r>
        <w:rPr>
          <w:i/>
          <w:iCs/>
          <w:lang w:eastAsia="en-US"/>
        </w:rPr>
        <w:t>Dieter (Deutsche Telekom) comments.</w:t>
      </w:r>
    </w:p>
    <w:p w14:paraId="44CFDF06" w14:textId="77777777" w:rsidR="00CE58C4" w:rsidRDefault="00CE58C4" w:rsidP="00D82FEA">
      <w:pPr>
        <w:pStyle w:val="FP"/>
        <w:keepNext/>
        <w:rPr>
          <w:i/>
          <w:iCs/>
          <w:lang w:eastAsia="en-US"/>
        </w:rPr>
      </w:pPr>
      <w:r>
        <w:rPr>
          <w:i/>
          <w:iCs/>
          <w:lang w:eastAsia="en-US"/>
        </w:rPr>
        <w:t>Hualin(Huawei) have similar comments as Sebastian (Qualcomm) to go back to 'non-3GPP'</w:t>
      </w:r>
    </w:p>
    <w:p w14:paraId="5B4B32A1" w14:textId="77777777" w:rsidR="00CE58C4" w:rsidRDefault="00CE58C4" w:rsidP="00D82FEA">
      <w:pPr>
        <w:pStyle w:val="FP"/>
        <w:keepNext/>
        <w:rPr>
          <w:i/>
          <w:iCs/>
          <w:lang w:eastAsia="en-US"/>
        </w:rPr>
      </w:pPr>
      <w:r>
        <w:rPr>
          <w:i/>
          <w:iCs/>
          <w:lang w:eastAsia="en-US"/>
        </w:rPr>
        <w:t>==== Revisions Deadline ====</w:t>
      </w:r>
    </w:p>
    <w:p w14:paraId="769A202D" w14:textId="77777777" w:rsidR="00CE58C4" w:rsidRDefault="00CE58C4" w:rsidP="00D82FEA">
      <w:pPr>
        <w:pStyle w:val="FP"/>
        <w:keepNext/>
        <w:rPr>
          <w:i/>
          <w:iCs/>
          <w:lang w:eastAsia="en-US"/>
        </w:rPr>
      </w:pPr>
      <w:r>
        <w:rPr>
          <w:i/>
          <w:iCs/>
          <w:lang w:eastAsia="en-US"/>
        </w:rPr>
        <w:t>Sebastian (Qualcomm) objects to r00 - r02 for reasons given earlier</w:t>
      </w:r>
    </w:p>
    <w:p w14:paraId="298988EF" w14:textId="77777777" w:rsidR="00CE58C4" w:rsidRDefault="00CE58C4" w:rsidP="00D82FEA">
      <w:pPr>
        <w:pStyle w:val="FP"/>
        <w:keepNext/>
        <w:rPr>
          <w:i/>
          <w:iCs/>
          <w:lang w:eastAsia="en-US"/>
        </w:rPr>
      </w:pPr>
      <w:r>
        <w:rPr>
          <w:i/>
          <w:iCs/>
          <w:lang w:eastAsia="en-US"/>
        </w:rPr>
        <w:t>Peter Hedman (Ericsson) provides reply and ok to change back objective 2 as proposed, r03 in draft folder</w:t>
      </w:r>
    </w:p>
    <w:p w14:paraId="52967F63" w14:textId="77777777" w:rsidR="00CE58C4" w:rsidRDefault="00CE58C4" w:rsidP="00D82FEA">
      <w:pPr>
        <w:pStyle w:val="FP"/>
        <w:keepNext/>
        <w:rPr>
          <w:i/>
          <w:iCs/>
          <w:lang w:eastAsia="en-US"/>
        </w:rPr>
      </w:pPr>
      <w:r>
        <w:rPr>
          <w:i/>
          <w:iCs/>
          <w:lang w:eastAsia="en-US"/>
        </w:rPr>
        <w:t>Rainer (Nokia) comments.</w:t>
      </w:r>
    </w:p>
    <w:p w14:paraId="469F494F" w14:textId="77777777" w:rsidR="00CE58C4" w:rsidRDefault="00CE58C4" w:rsidP="00D82FEA">
      <w:pPr>
        <w:pStyle w:val="FP"/>
        <w:keepNext/>
        <w:rPr>
          <w:i/>
          <w:iCs/>
          <w:lang w:eastAsia="en-US"/>
        </w:rPr>
      </w:pPr>
      <w:r>
        <w:rPr>
          <w:i/>
          <w:iCs/>
          <w:lang w:eastAsia="en-US"/>
        </w:rPr>
        <w:t>Sebastian (Qualcomm) is ok with r03 in draft folder</w:t>
      </w:r>
    </w:p>
    <w:p w14:paraId="1E79D477" w14:textId="77777777" w:rsidR="00CE58C4" w:rsidRDefault="00CE58C4" w:rsidP="00D82FEA">
      <w:pPr>
        <w:pStyle w:val="FP"/>
        <w:keepNext/>
        <w:rPr>
          <w:i/>
          <w:iCs/>
          <w:lang w:eastAsia="en-US"/>
        </w:rPr>
      </w:pPr>
      <w:r>
        <w:rPr>
          <w:i/>
          <w:iCs/>
          <w:lang w:eastAsia="en-US"/>
        </w:rPr>
        <w:t>==== Comments Deadline ====</w:t>
      </w:r>
    </w:p>
    <w:p w14:paraId="7E56AA45" w14:textId="77777777" w:rsidR="00CE58C4" w:rsidRDefault="00CE58C4" w:rsidP="00D82FEA">
      <w:pPr>
        <w:pStyle w:val="FP"/>
        <w:keepNext/>
        <w:rPr>
          <w:i/>
          <w:iCs/>
          <w:lang w:eastAsia="en-US"/>
        </w:rPr>
      </w:pPr>
      <w:proofErr w:type="spellStart"/>
      <w:r>
        <w:rPr>
          <w:i/>
          <w:iCs/>
          <w:lang w:eastAsia="en-US"/>
        </w:rPr>
        <w:t>Jarmo</w:t>
      </w:r>
      <w:proofErr w:type="spellEnd"/>
      <w:r>
        <w:rPr>
          <w:i/>
          <w:iCs/>
          <w:lang w:eastAsia="en-US"/>
        </w:rPr>
        <w:t xml:space="preserve"> (KPN) would like to support the study.</w:t>
      </w:r>
    </w:p>
    <w:p w14:paraId="6C3A03F1" w14:textId="0A6C787B" w:rsidR="00D82FEA" w:rsidRDefault="00D82FEA" w:rsidP="00D82FEA">
      <w:pPr>
        <w:pStyle w:val="FP"/>
        <w:keepNext/>
        <w:rPr>
          <w:i/>
          <w:iCs/>
          <w:lang w:eastAsia="en-US"/>
        </w:rPr>
      </w:pPr>
    </w:p>
    <w:p w14:paraId="3CD98BB8" w14:textId="77777777" w:rsidR="00D82FEA" w:rsidRPr="00A555C2" w:rsidRDefault="00D82FEA" w:rsidP="00D82FEA">
      <w:pPr>
        <w:keepNext/>
        <w:rPr>
          <w:b/>
          <w:bCs/>
          <w:lang w:eastAsia="en-US"/>
        </w:rPr>
      </w:pPr>
      <w:r w:rsidRPr="00A555C2">
        <w:rPr>
          <w:b/>
          <w:bCs/>
          <w:lang w:eastAsia="en-US"/>
        </w:rPr>
        <w:t>Discussion and conclusion:</w:t>
      </w:r>
    </w:p>
    <w:p w14:paraId="40D58A65" w14:textId="721EE126" w:rsidR="00D82FEA" w:rsidRDefault="000B0067" w:rsidP="00D82FEA">
      <w:r>
        <w:rPr>
          <w:lang w:eastAsia="en-US"/>
        </w:rPr>
        <w:t xml:space="preserve">Ericsson provided </w:t>
      </w:r>
      <w:r w:rsidRPr="000B0067">
        <w:rPr>
          <w:color w:val="0000FF"/>
          <w:lang w:eastAsia="en-US"/>
        </w:rPr>
        <w:t>S2-2108</w:t>
      </w:r>
      <w:r>
        <w:rPr>
          <w:color w:val="0000FF"/>
          <w:lang w:eastAsia="en-US"/>
        </w:rPr>
        <w:t>463</w:t>
      </w:r>
      <w:r w:rsidRPr="000B0067">
        <w:rPr>
          <w:color w:val="0000FF"/>
          <w:lang w:eastAsia="en-US"/>
        </w:rPr>
        <w:t>r0</w:t>
      </w:r>
      <w:r>
        <w:rPr>
          <w:color w:val="0000FF"/>
          <w:lang w:eastAsia="en-US"/>
        </w:rPr>
        <w:t>4</w:t>
      </w:r>
      <w:r>
        <w:t xml:space="preserve"> and </w:t>
      </w:r>
      <w:r w:rsidRPr="000B0067">
        <w:rPr>
          <w:color w:val="0000FF"/>
          <w:lang w:eastAsia="en-US"/>
        </w:rPr>
        <w:t>S2-2108</w:t>
      </w:r>
      <w:r>
        <w:rPr>
          <w:color w:val="0000FF"/>
          <w:lang w:eastAsia="en-US"/>
        </w:rPr>
        <w:t>463</w:t>
      </w:r>
      <w:r w:rsidRPr="000B0067">
        <w:rPr>
          <w:color w:val="0000FF"/>
          <w:lang w:eastAsia="en-US"/>
        </w:rPr>
        <w:t>r0</w:t>
      </w:r>
      <w:r>
        <w:rPr>
          <w:color w:val="0000FF"/>
          <w:lang w:eastAsia="en-US"/>
        </w:rPr>
        <w:t>5</w:t>
      </w:r>
      <w:r>
        <w:t xml:space="preserve"> with reduced Scope and TU budget. Huawei asked why 3d is removed. Ericsson replied that this was removed as part of the budget reduction exercise by supporting companies. </w:t>
      </w:r>
      <w:r w:rsidRPr="000B0067">
        <w:rPr>
          <w:color w:val="0000FF"/>
          <w:lang w:eastAsia="en-US"/>
        </w:rPr>
        <w:t>S2-2108</w:t>
      </w:r>
      <w:r>
        <w:rPr>
          <w:color w:val="0000FF"/>
          <w:lang w:eastAsia="en-US"/>
        </w:rPr>
        <w:t>463</w:t>
      </w:r>
      <w:r w:rsidRPr="000B0067">
        <w:rPr>
          <w:color w:val="0000FF"/>
          <w:lang w:eastAsia="en-US"/>
        </w:rPr>
        <w:t>r0</w:t>
      </w:r>
      <w:r>
        <w:rPr>
          <w:color w:val="0000FF"/>
          <w:lang w:eastAsia="en-US"/>
        </w:rPr>
        <w:t>5</w:t>
      </w:r>
      <w:r>
        <w:t xml:space="preserve"> was agreed and was revised to </w:t>
      </w:r>
      <w:r w:rsidRPr="000B0067">
        <w:rPr>
          <w:color w:val="0000FF"/>
        </w:rPr>
        <w:t>S2-2109353</w:t>
      </w:r>
      <w:r>
        <w:t xml:space="preserve">, which was </w:t>
      </w:r>
      <w:r w:rsidRPr="00C3284B">
        <w:rPr>
          <w:color w:val="FF0000"/>
          <w:lang w:eastAsia="en-US"/>
        </w:rPr>
        <w:t>approved</w:t>
      </w:r>
      <w:r>
        <w:t>.</w:t>
      </w:r>
    </w:p>
    <w:p w14:paraId="25B05037" w14:textId="77777777" w:rsidR="000B0067" w:rsidRPr="000B0067" w:rsidRDefault="000B0067" w:rsidP="00D82FEA"/>
    <w:p w14:paraId="21B25D48" w14:textId="44AEABCA" w:rsidR="00D82FEA" w:rsidRDefault="00B61F97" w:rsidP="00D82FEA">
      <w:pPr>
        <w:keepNext/>
        <w:pBdr>
          <w:top w:val="single" w:sz="4" w:space="1" w:color="auto"/>
        </w:pBdr>
        <w:rPr>
          <w:lang w:eastAsia="en-US"/>
        </w:rPr>
      </w:pPr>
      <w:r w:rsidRPr="00B61F97">
        <w:rPr>
          <w:color w:val="0000FF"/>
          <w:lang w:eastAsia="en-US"/>
        </w:rPr>
        <w:lastRenderedPageBreak/>
        <w:t>S2-2108529</w:t>
      </w:r>
      <w:r w:rsidR="00D82FEA">
        <w:rPr>
          <w:lang w:eastAsia="en-US"/>
        </w:rPr>
        <w:t xml:space="preserve"> (SID NEW) New SID on Study on Support of Satellite Backhauling in 5GS . (Source: CATT)</w:t>
      </w:r>
    </w:p>
    <w:p w14:paraId="52B15192" w14:textId="77777777" w:rsidR="00D82FEA" w:rsidRPr="00D82FEA" w:rsidRDefault="00D82FEA" w:rsidP="00D82FEA">
      <w:pPr>
        <w:pStyle w:val="FP"/>
        <w:keepNext/>
        <w:rPr>
          <w:b/>
          <w:bCs/>
          <w:i/>
          <w:iCs/>
        </w:rPr>
      </w:pPr>
      <w:r w:rsidRPr="00D82FEA">
        <w:rPr>
          <w:b/>
          <w:bCs/>
          <w:i/>
          <w:iCs/>
        </w:rPr>
        <w:t>e-mail comments:</w:t>
      </w:r>
    </w:p>
    <w:p w14:paraId="5978E806" w14:textId="77777777" w:rsidR="00CE58C4" w:rsidRDefault="00CE58C4" w:rsidP="00D82FEA">
      <w:pPr>
        <w:pStyle w:val="FP"/>
        <w:keepNext/>
        <w:rPr>
          <w:i/>
          <w:iCs/>
          <w:lang w:eastAsia="en-US"/>
        </w:rPr>
      </w:pPr>
      <w:r>
        <w:rPr>
          <w:i/>
          <w:iCs/>
          <w:lang w:eastAsia="en-US"/>
        </w:rPr>
        <w:t>Stefan (Ericsson) provides comments and a revision in DRAFTS</w:t>
      </w:r>
    </w:p>
    <w:p w14:paraId="1566521F" w14:textId="77777777" w:rsidR="00CE58C4" w:rsidRDefault="00CE58C4" w:rsidP="00D82FEA">
      <w:pPr>
        <w:pStyle w:val="FP"/>
        <w:keepNext/>
        <w:rPr>
          <w:i/>
          <w:iCs/>
          <w:lang w:eastAsia="en-US"/>
        </w:rPr>
      </w:pPr>
      <w:r>
        <w:rPr>
          <w:i/>
          <w:iCs/>
          <w:lang w:eastAsia="en-US"/>
        </w:rPr>
        <w:t>Haris(Qualcomm)</w:t>
      </w:r>
    </w:p>
    <w:p w14:paraId="08A02742" w14:textId="77777777" w:rsidR="00CE58C4" w:rsidRDefault="00CE58C4" w:rsidP="00D82FEA">
      <w:pPr>
        <w:pStyle w:val="FP"/>
        <w:keepNext/>
        <w:rPr>
          <w:i/>
          <w:iCs/>
          <w:lang w:eastAsia="en-US"/>
        </w:rPr>
      </w:pPr>
      <w:r>
        <w:rPr>
          <w:i/>
          <w:iCs/>
          <w:lang w:eastAsia="en-US"/>
        </w:rPr>
        <w:t>Wanqiang (Huawei) provides a revision in DRAFTS</w:t>
      </w:r>
    </w:p>
    <w:p w14:paraId="6A93F34C" w14:textId="77777777" w:rsidR="00CE58C4" w:rsidRDefault="00CE58C4" w:rsidP="00D82FEA">
      <w:pPr>
        <w:pStyle w:val="FP"/>
        <w:keepNext/>
        <w:rPr>
          <w:i/>
          <w:iCs/>
          <w:lang w:eastAsia="en-US"/>
        </w:rPr>
      </w:pPr>
      <w:r>
        <w:rPr>
          <w:i/>
          <w:iCs/>
          <w:lang w:eastAsia="en-US"/>
        </w:rPr>
        <w:t>Hucheng (CATT) responds to the comments.</w:t>
      </w:r>
    </w:p>
    <w:p w14:paraId="4A5CAA57" w14:textId="77777777" w:rsidR="00CE58C4" w:rsidRDefault="00CE58C4" w:rsidP="00D82FEA">
      <w:pPr>
        <w:pStyle w:val="FP"/>
        <w:keepNext/>
        <w:rPr>
          <w:i/>
          <w:iCs/>
          <w:lang w:eastAsia="en-US"/>
        </w:rPr>
      </w:pPr>
      <w:r>
        <w:rPr>
          <w:i/>
          <w:iCs/>
          <w:lang w:eastAsia="en-US"/>
        </w:rPr>
        <w:t>Hannu (Nokia) comments that the original version is definitely not acceptable and may come back with comments on the proposed revisions later.</w:t>
      </w:r>
    </w:p>
    <w:p w14:paraId="70A8537C" w14:textId="77777777" w:rsidR="00CE58C4" w:rsidRDefault="00CE58C4" w:rsidP="00D82FEA">
      <w:pPr>
        <w:pStyle w:val="FP"/>
        <w:keepNext/>
        <w:rPr>
          <w:i/>
          <w:iCs/>
          <w:lang w:eastAsia="en-US"/>
        </w:rPr>
      </w:pPr>
      <w:r>
        <w:rPr>
          <w:i/>
          <w:iCs/>
          <w:lang w:eastAsia="en-US"/>
        </w:rPr>
        <w:t>Hucheng (CATT) provides r01 based on the draft revisions from Ericsson, Qualcomm and Huawei.</w:t>
      </w:r>
    </w:p>
    <w:p w14:paraId="49BF3036" w14:textId="77777777" w:rsidR="00CE58C4" w:rsidRDefault="00CE58C4" w:rsidP="00D82FEA">
      <w:pPr>
        <w:pStyle w:val="FP"/>
        <w:keepNext/>
        <w:rPr>
          <w:i/>
          <w:iCs/>
          <w:lang w:eastAsia="en-US"/>
        </w:rPr>
      </w:pPr>
      <w:r>
        <w:rPr>
          <w:i/>
          <w:iCs/>
          <w:lang w:eastAsia="en-US"/>
        </w:rPr>
        <w:t>Leo (Deutsche Telekom) provides comments.</w:t>
      </w:r>
    </w:p>
    <w:p w14:paraId="690FCE10" w14:textId="77777777" w:rsidR="00CE58C4" w:rsidRDefault="00CE58C4" w:rsidP="00D82FEA">
      <w:pPr>
        <w:pStyle w:val="FP"/>
        <w:keepNext/>
        <w:rPr>
          <w:i/>
          <w:iCs/>
          <w:lang w:eastAsia="en-US"/>
        </w:rPr>
      </w:pPr>
      <w:r>
        <w:rPr>
          <w:i/>
          <w:iCs/>
          <w:lang w:eastAsia="en-US"/>
        </w:rPr>
        <w:t>Hucheng (CATT) replies to Leo (Deutsche Telekom).</w:t>
      </w:r>
    </w:p>
    <w:p w14:paraId="42BE09E8" w14:textId="77777777" w:rsidR="00CE58C4" w:rsidRDefault="00CE58C4" w:rsidP="00D82FEA">
      <w:pPr>
        <w:pStyle w:val="FP"/>
        <w:keepNext/>
        <w:rPr>
          <w:i/>
          <w:iCs/>
          <w:lang w:eastAsia="en-US"/>
        </w:rPr>
      </w:pPr>
      <w:r>
        <w:rPr>
          <w:i/>
          <w:iCs/>
          <w:lang w:eastAsia="en-US"/>
        </w:rPr>
        <w:t>Hannu (Nokia) shares Leo's concern on charging.</w:t>
      </w:r>
    </w:p>
    <w:p w14:paraId="75FCC154" w14:textId="77777777" w:rsidR="00CE58C4" w:rsidRDefault="00CE58C4" w:rsidP="00D82FEA">
      <w:pPr>
        <w:pStyle w:val="FP"/>
        <w:keepNext/>
        <w:rPr>
          <w:i/>
          <w:iCs/>
          <w:lang w:eastAsia="en-US"/>
        </w:rPr>
      </w:pPr>
      <w:r>
        <w:rPr>
          <w:i/>
          <w:iCs/>
          <w:lang w:eastAsia="en-US"/>
        </w:rPr>
        <w:t>Hucheng (CATT) clarifies the charging aspect to Hannu (Nokia).</w:t>
      </w:r>
    </w:p>
    <w:p w14:paraId="7D3DE4DD" w14:textId="77777777" w:rsidR="00CE58C4" w:rsidRDefault="00CE58C4" w:rsidP="00D82FEA">
      <w:pPr>
        <w:pStyle w:val="FP"/>
        <w:keepNext/>
        <w:rPr>
          <w:i/>
          <w:iCs/>
          <w:lang w:eastAsia="en-US"/>
        </w:rPr>
      </w:pPr>
      <w:r>
        <w:rPr>
          <w:i/>
          <w:iCs/>
          <w:lang w:eastAsia="en-US"/>
        </w:rPr>
        <w:t>Hucheng (CATT) provides r02 based on the comments.</w:t>
      </w:r>
    </w:p>
    <w:p w14:paraId="73DF1292" w14:textId="77777777" w:rsidR="00CE58C4" w:rsidRDefault="00CE58C4" w:rsidP="00D82FEA">
      <w:pPr>
        <w:pStyle w:val="FP"/>
        <w:keepNext/>
        <w:rPr>
          <w:i/>
          <w:iCs/>
          <w:lang w:eastAsia="en-US"/>
        </w:rPr>
      </w:pPr>
      <w:r>
        <w:rPr>
          <w:i/>
          <w:iCs/>
          <w:lang w:eastAsia="en-US"/>
        </w:rPr>
        <w:t>Hannu (Nokia) provides revision in drafts area and asks question on the justification for WT#4.</w:t>
      </w:r>
    </w:p>
    <w:p w14:paraId="093B4778" w14:textId="77777777" w:rsidR="00CE58C4" w:rsidRDefault="00CE58C4" w:rsidP="00D82FEA">
      <w:pPr>
        <w:pStyle w:val="FP"/>
        <w:keepNext/>
        <w:rPr>
          <w:i/>
          <w:iCs/>
          <w:lang w:eastAsia="en-US"/>
        </w:rPr>
      </w:pPr>
      <w:r>
        <w:rPr>
          <w:i/>
          <w:iCs/>
          <w:lang w:eastAsia="en-US"/>
        </w:rPr>
        <w:t xml:space="preserve">Hucheng (CATT) thanks for </w:t>
      </w:r>
      <w:proofErr w:type="spellStart"/>
      <w:r>
        <w:rPr>
          <w:i/>
          <w:iCs/>
          <w:lang w:eastAsia="en-US"/>
        </w:rPr>
        <w:t>Hannu's</w:t>
      </w:r>
      <w:proofErr w:type="spellEnd"/>
      <w:r>
        <w:rPr>
          <w:i/>
          <w:iCs/>
          <w:lang w:eastAsia="en-US"/>
        </w:rPr>
        <w:t xml:space="preserve"> revision and clarifies the use cases for WT#4.</w:t>
      </w:r>
    </w:p>
    <w:p w14:paraId="004A0906" w14:textId="77777777" w:rsidR="00CE58C4" w:rsidRDefault="00CE58C4" w:rsidP="00D82FEA">
      <w:pPr>
        <w:pStyle w:val="FP"/>
        <w:keepNext/>
        <w:rPr>
          <w:i/>
          <w:iCs/>
          <w:lang w:eastAsia="en-US"/>
        </w:rPr>
      </w:pPr>
      <w:r>
        <w:rPr>
          <w:i/>
          <w:iCs/>
          <w:lang w:eastAsia="en-US"/>
        </w:rPr>
        <w:t>Stefan (Ericsson) comments and provided a revision in DRAFTS</w:t>
      </w:r>
    </w:p>
    <w:p w14:paraId="0DC0A2A4" w14:textId="77777777" w:rsidR="00CE58C4" w:rsidRDefault="00CE58C4" w:rsidP="00D82FEA">
      <w:pPr>
        <w:pStyle w:val="FP"/>
        <w:keepNext/>
        <w:rPr>
          <w:i/>
          <w:iCs/>
          <w:lang w:eastAsia="en-US"/>
        </w:rPr>
      </w:pPr>
      <w:r>
        <w:rPr>
          <w:i/>
          <w:iCs/>
          <w:lang w:eastAsia="en-US"/>
        </w:rPr>
        <w:t>Leo (Deutsche Telekom) comments</w:t>
      </w:r>
    </w:p>
    <w:p w14:paraId="5FF1BF4B" w14:textId="77777777" w:rsidR="00CE58C4" w:rsidRDefault="00CE58C4" w:rsidP="00D82FEA">
      <w:pPr>
        <w:pStyle w:val="FP"/>
        <w:keepNext/>
        <w:rPr>
          <w:i/>
          <w:iCs/>
          <w:lang w:eastAsia="en-US"/>
        </w:rPr>
      </w:pPr>
      <w:r>
        <w:rPr>
          <w:i/>
          <w:iCs/>
          <w:lang w:eastAsia="en-US"/>
        </w:rPr>
        <w:t>Hucheng (CATT) replies to Stefan (Ericsson)'s comments and provided r03.</w:t>
      </w:r>
    </w:p>
    <w:p w14:paraId="1A0ECFF9" w14:textId="77777777" w:rsidR="00CE58C4" w:rsidRDefault="00CE58C4" w:rsidP="00D82FEA">
      <w:pPr>
        <w:pStyle w:val="FP"/>
        <w:keepNext/>
        <w:rPr>
          <w:i/>
          <w:iCs/>
          <w:lang w:eastAsia="en-US"/>
        </w:rPr>
      </w:pPr>
      <w:r>
        <w:rPr>
          <w:i/>
          <w:iCs/>
          <w:lang w:eastAsia="en-US"/>
        </w:rPr>
        <w:t>==== Revisions Deadline ====</w:t>
      </w:r>
    </w:p>
    <w:p w14:paraId="40830680" w14:textId="77777777" w:rsidR="00CE58C4" w:rsidRDefault="00CE58C4" w:rsidP="00D82FEA">
      <w:pPr>
        <w:pStyle w:val="FP"/>
        <w:keepNext/>
        <w:rPr>
          <w:i/>
          <w:iCs/>
          <w:lang w:eastAsia="en-US"/>
        </w:rPr>
      </w:pPr>
      <w:r>
        <w:rPr>
          <w:i/>
          <w:iCs/>
          <w:lang w:eastAsia="en-US"/>
        </w:rPr>
        <w:t>Haris(Qualcomm) comments</w:t>
      </w:r>
    </w:p>
    <w:p w14:paraId="1581FF07" w14:textId="77777777" w:rsidR="00CE58C4" w:rsidRDefault="00CE58C4" w:rsidP="00D82FEA">
      <w:pPr>
        <w:pStyle w:val="FP"/>
        <w:keepNext/>
        <w:rPr>
          <w:i/>
          <w:iCs/>
          <w:lang w:eastAsia="en-US"/>
        </w:rPr>
      </w:pPr>
      <w:r>
        <w:rPr>
          <w:i/>
          <w:iCs/>
          <w:lang w:eastAsia="en-US"/>
        </w:rPr>
        <w:t>Hucheng (CATT) replies to Haris(Qualcomm)</w:t>
      </w:r>
    </w:p>
    <w:p w14:paraId="17EEBC56" w14:textId="77777777" w:rsidR="00CE58C4" w:rsidRDefault="00CE58C4" w:rsidP="00D82FEA">
      <w:pPr>
        <w:pStyle w:val="FP"/>
        <w:keepNext/>
        <w:rPr>
          <w:i/>
          <w:iCs/>
          <w:lang w:eastAsia="en-US"/>
        </w:rPr>
      </w:pPr>
      <w:r>
        <w:rPr>
          <w:i/>
          <w:iCs/>
          <w:lang w:eastAsia="en-US"/>
        </w:rPr>
        <w:t>Hucheng (CATT) replies to Leo.</w:t>
      </w:r>
    </w:p>
    <w:p w14:paraId="0E5485C3" w14:textId="77777777" w:rsidR="00CE58C4" w:rsidRDefault="00CE58C4" w:rsidP="00D82FEA">
      <w:pPr>
        <w:pStyle w:val="FP"/>
        <w:keepNext/>
        <w:rPr>
          <w:i/>
          <w:iCs/>
          <w:lang w:eastAsia="en-US"/>
        </w:rPr>
      </w:pPr>
      <w:r>
        <w:rPr>
          <w:i/>
          <w:iCs/>
          <w:lang w:eastAsia="en-US"/>
        </w:rPr>
        <w:t>Hucheng (CATT) replies to Stefan (Ericsson) and points out that there is a SA1 requirement related to limited bandwidth.</w:t>
      </w:r>
    </w:p>
    <w:p w14:paraId="4DC15241" w14:textId="77777777" w:rsidR="00CE58C4" w:rsidRDefault="00CE58C4" w:rsidP="00D82FEA">
      <w:pPr>
        <w:pStyle w:val="FP"/>
        <w:keepNext/>
        <w:rPr>
          <w:i/>
          <w:iCs/>
          <w:lang w:eastAsia="en-US"/>
        </w:rPr>
      </w:pPr>
      <w:r>
        <w:rPr>
          <w:i/>
          <w:iCs/>
          <w:lang w:eastAsia="en-US"/>
        </w:rPr>
        <w:t>Hucheng (CATT) replies to Haris(Qualcomm) and provides r04 and r05 into draft folder, but prefer r04.</w:t>
      </w:r>
    </w:p>
    <w:p w14:paraId="3F6FA391" w14:textId="77777777" w:rsidR="00CE58C4" w:rsidRDefault="00CE58C4" w:rsidP="00D82FEA">
      <w:pPr>
        <w:pStyle w:val="FP"/>
        <w:keepNext/>
        <w:rPr>
          <w:i/>
          <w:iCs/>
          <w:lang w:eastAsia="en-US"/>
        </w:rPr>
      </w:pPr>
      <w:r>
        <w:rPr>
          <w:i/>
          <w:iCs/>
          <w:lang w:eastAsia="en-US"/>
        </w:rPr>
        <w:t>Wanqiang (Huawei) prefers r04.</w:t>
      </w:r>
    </w:p>
    <w:p w14:paraId="6D255576" w14:textId="77777777" w:rsidR="00CE58C4" w:rsidRDefault="00CE58C4" w:rsidP="00D82FEA">
      <w:pPr>
        <w:pStyle w:val="FP"/>
        <w:keepNext/>
        <w:rPr>
          <w:i/>
          <w:iCs/>
          <w:lang w:eastAsia="en-US"/>
        </w:rPr>
      </w:pPr>
      <w:r>
        <w:rPr>
          <w:i/>
          <w:iCs/>
          <w:lang w:eastAsia="en-US"/>
        </w:rPr>
        <w:t>Haris(Qualcomm) is ok with either r04 or r05</w:t>
      </w:r>
    </w:p>
    <w:p w14:paraId="2FEC781D" w14:textId="77777777" w:rsidR="00CE58C4" w:rsidRDefault="00CE58C4" w:rsidP="00D82FEA">
      <w:pPr>
        <w:pStyle w:val="FP"/>
        <w:keepNext/>
        <w:rPr>
          <w:i/>
          <w:iCs/>
          <w:lang w:eastAsia="en-US"/>
        </w:rPr>
      </w:pPr>
      <w:r>
        <w:rPr>
          <w:i/>
          <w:iCs/>
          <w:lang w:eastAsia="en-US"/>
        </w:rPr>
        <w:t>Jean Yves (Thales) ok also with either r04 or r05</w:t>
      </w:r>
    </w:p>
    <w:p w14:paraId="37F7D9DB" w14:textId="77777777" w:rsidR="00CE58C4" w:rsidRDefault="00CE58C4" w:rsidP="00D82FEA">
      <w:pPr>
        <w:pStyle w:val="FP"/>
        <w:keepNext/>
        <w:rPr>
          <w:i/>
          <w:iCs/>
          <w:lang w:eastAsia="en-US"/>
        </w:rPr>
      </w:pPr>
      <w:r>
        <w:rPr>
          <w:i/>
          <w:iCs/>
          <w:lang w:eastAsia="en-US"/>
        </w:rPr>
        <w:t>Stefan (Ericsson) prefers r05</w:t>
      </w:r>
    </w:p>
    <w:p w14:paraId="25287B57" w14:textId="77777777" w:rsidR="00CE58C4" w:rsidRDefault="00CE58C4" w:rsidP="00D82FEA">
      <w:pPr>
        <w:pStyle w:val="FP"/>
        <w:keepNext/>
        <w:rPr>
          <w:i/>
          <w:iCs/>
          <w:lang w:eastAsia="en-US"/>
        </w:rPr>
      </w:pPr>
      <w:r>
        <w:rPr>
          <w:i/>
          <w:iCs/>
          <w:lang w:eastAsia="en-US"/>
        </w:rPr>
        <w:t>==== Comments Deadline ====</w:t>
      </w:r>
    </w:p>
    <w:p w14:paraId="1B9BE175" w14:textId="77777777" w:rsidR="00CE58C4" w:rsidRDefault="00CE58C4" w:rsidP="00D82FEA">
      <w:pPr>
        <w:pStyle w:val="FP"/>
        <w:keepNext/>
        <w:rPr>
          <w:i/>
          <w:iCs/>
          <w:lang w:eastAsia="en-US"/>
        </w:rPr>
      </w:pPr>
      <w:r>
        <w:rPr>
          <w:i/>
          <w:iCs/>
          <w:lang w:eastAsia="en-US"/>
        </w:rPr>
        <w:t>Hannu (Nokia) prefers r05</w:t>
      </w:r>
    </w:p>
    <w:p w14:paraId="131BF636" w14:textId="1D10766C" w:rsidR="00D82FEA" w:rsidRDefault="00D82FEA" w:rsidP="00D82FEA">
      <w:pPr>
        <w:pStyle w:val="FP"/>
        <w:keepNext/>
        <w:rPr>
          <w:i/>
          <w:iCs/>
          <w:lang w:eastAsia="en-US"/>
        </w:rPr>
      </w:pPr>
    </w:p>
    <w:p w14:paraId="32C13844" w14:textId="77777777" w:rsidR="00D82FEA" w:rsidRDefault="00D82FEA" w:rsidP="00D82FEA">
      <w:pPr>
        <w:keepNext/>
        <w:rPr>
          <w:b/>
          <w:bCs/>
          <w:lang w:eastAsia="en-US"/>
        </w:rPr>
      </w:pPr>
      <w:r>
        <w:rPr>
          <w:b/>
          <w:bCs/>
          <w:lang w:eastAsia="en-US"/>
        </w:rPr>
        <w:t>Comment:</w:t>
      </w:r>
    </w:p>
    <w:p w14:paraId="2917A19F" w14:textId="210D2FD1" w:rsidR="00D82FEA" w:rsidRDefault="00D82FEA" w:rsidP="00D82FEA">
      <w:pPr>
        <w:keepNext/>
        <w:rPr>
          <w:lang w:eastAsia="en-US"/>
        </w:rPr>
      </w:pPr>
      <w:r>
        <w:rPr>
          <w:lang w:eastAsia="en-US"/>
        </w:rPr>
        <w:t xml:space="preserve">Revision of (Postponed) </w:t>
      </w:r>
      <w:r w:rsidR="00B61F97" w:rsidRPr="00B61F97">
        <w:rPr>
          <w:color w:val="0000FF"/>
          <w:lang w:eastAsia="en-US"/>
        </w:rPr>
        <w:t>S2-2107429</w:t>
      </w:r>
      <w:r>
        <w:rPr>
          <w:lang w:eastAsia="en-US"/>
        </w:rPr>
        <w:t xml:space="preserve"> from S2#147E</w:t>
      </w:r>
    </w:p>
    <w:p w14:paraId="39986534" w14:textId="77777777" w:rsidR="00D82FEA" w:rsidRPr="00A555C2" w:rsidRDefault="00D82FEA" w:rsidP="00D82FEA">
      <w:pPr>
        <w:keepNext/>
        <w:rPr>
          <w:b/>
          <w:bCs/>
          <w:lang w:eastAsia="en-US"/>
        </w:rPr>
      </w:pPr>
      <w:r w:rsidRPr="00A555C2">
        <w:rPr>
          <w:b/>
          <w:bCs/>
          <w:lang w:eastAsia="en-US"/>
        </w:rPr>
        <w:t>Discussion and conclusion:</w:t>
      </w:r>
    </w:p>
    <w:p w14:paraId="5B2B2593" w14:textId="02192E89" w:rsidR="00D82FEA" w:rsidRDefault="000B0067" w:rsidP="00D82FEA">
      <w:r>
        <w:rPr>
          <w:lang w:eastAsia="en-US"/>
        </w:rPr>
        <w:t>CATT provided</w:t>
      </w:r>
      <w:r w:rsidRPr="000B0067">
        <w:rPr>
          <w:color w:val="0000FF"/>
          <w:lang w:eastAsia="en-US"/>
        </w:rPr>
        <w:t xml:space="preserve"> S2-2108</w:t>
      </w:r>
      <w:r>
        <w:rPr>
          <w:color w:val="0000FF"/>
          <w:lang w:eastAsia="en-US"/>
        </w:rPr>
        <w:t>529</w:t>
      </w:r>
      <w:r w:rsidRPr="000B0067">
        <w:rPr>
          <w:color w:val="0000FF"/>
          <w:lang w:eastAsia="en-US"/>
        </w:rPr>
        <w:t>r0</w:t>
      </w:r>
      <w:r>
        <w:rPr>
          <w:color w:val="0000FF"/>
          <w:lang w:eastAsia="en-US"/>
        </w:rPr>
        <w:t>4</w:t>
      </w:r>
      <w:r>
        <w:t xml:space="preserve"> and </w:t>
      </w:r>
      <w:r w:rsidRPr="000B0067">
        <w:rPr>
          <w:color w:val="0000FF"/>
          <w:lang w:eastAsia="en-US"/>
        </w:rPr>
        <w:t>S2-2108</w:t>
      </w:r>
      <w:r>
        <w:rPr>
          <w:color w:val="0000FF"/>
          <w:lang w:eastAsia="en-US"/>
        </w:rPr>
        <w:t>529</w:t>
      </w:r>
      <w:r w:rsidRPr="000B0067">
        <w:rPr>
          <w:color w:val="0000FF"/>
          <w:lang w:eastAsia="en-US"/>
        </w:rPr>
        <w:t>r0</w:t>
      </w:r>
      <w:r>
        <w:rPr>
          <w:color w:val="0000FF"/>
          <w:lang w:eastAsia="en-US"/>
        </w:rPr>
        <w:t>5</w:t>
      </w:r>
      <w:r>
        <w:t xml:space="preserve">, reporting that r04 had appeared acceptable. </w:t>
      </w:r>
      <w:r w:rsidRPr="000B0067">
        <w:rPr>
          <w:color w:val="0000FF"/>
          <w:lang w:eastAsia="en-US"/>
        </w:rPr>
        <w:t>S2-2108</w:t>
      </w:r>
      <w:r>
        <w:rPr>
          <w:color w:val="0000FF"/>
          <w:lang w:eastAsia="en-US"/>
        </w:rPr>
        <w:t>529</w:t>
      </w:r>
      <w:r w:rsidRPr="000B0067">
        <w:rPr>
          <w:color w:val="0000FF"/>
          <w:lang w:eastAsia="en-US"/>
        </w:rPr>
        <w:t>r0</w:t>
      </w:r>
      <w:r>
        <w:rPr>
          <w:color w:val="0000FF"/>
          <w:lang w:eastAsia="en-US"/>
        </w:rPr>
        <w:t>4</w:t>
      </w:r>
      <w:r w:rsidRPr="000B0067">
        <w:t xml:space="preserve"> </w:t>
      </w:r>
      <w:r>
        <w:t xml:space="preserve">was agreed and was revised to </w:t>
      </w:r>
      <w:r w:rsidRPr="000B0067">
        <w:rPr>
          <w:color w:val="0000FF"/>
        </w:rPr>
        <w:t>S2-210935</w:t>
      </w:r>
      <w:r>
        <w:rPr>
          <w:color w:val="0000FF"/>
        </w:rPr>
        <w:t>4</w:t>
      </w:r>
      <w:r>
        <w:t xml:space="preserve">, which was </w:t>
      </w:r>
      <w:r w:rsidRPr="00C3284B">
        <w:rPr>
          <w:color w:val="FF0000"/>
          <w:lang w:eastAsia="en-US"/>
        </w:rPr>
        <w:t>approved</w:t>
      </w:r>
      <w:r>
        <w:t>.</w:t>
      </w:r>
    </w:p>
    <w:p w14:paraId="1B1AE70F" w14:textId="77777777" w:rsidR="000B0067" w:rsidRPr="000B0067" w:rsidRDefault="000B0067" w:rsidP="00D82FEA"/>
    <w:p w14:paraId="23DDEA72" w14:textId="63129516" w:rsidR="00D82FEA" w:rsidRDefault="00B61F97" w:rsidP="00D82FEA">
      <w:pPr>
        <w:keepNext/>
        <w:pBdr>
          <w:top w:val="single" w:sz="4" w:space="1" w:color="auto"/>
        </w:pBdr>
        <w:rPr>
          <w:lang w:eastAsia="en-US"/>
        </w:rPr>
      </w:pPr>
      <w:r w:rsidRPr="00B61F97">
        <w:rPr>
          <w:color w:val="0000FF"/>
          <w:lang w:eastAsia="en-US"/>
        </w:rPr>
        <w:t>S2-2108574</w:t>
      </w:r>
      <w:r w:rsidR="00D82FEA">
        <w:rPr>
          <w:lang w:eastAsia="en-US"/>
        </w:rPr>
        <w:t xml:space="preserve"> (SID NEW) New SID on generic group management, exposure and communication enhancements. (Source: Huawei, </w:t>
      </w:r>
      <w:proofErr w:type="spellStart"/>
      <w:r w:rsidR="00D82FEA">
        <w:rPr>
          <w:lang w:eastAsia="en-US"/>
        </w:rPr>
        <w:t>HiSilicon</w:t>
      </w:r>
      <w:proofErr w:type="spellEnd"/>
      <w:r w:rsidR="00D82FEA">
        <w:rPr>
          <w:lang w:eastAsia="en-US"/>
        </w:rPr>
        <w:t xml:space="preserve">, Samsung, CATT, China Mobile, China Telecom, China Unicom, ZTE, Juniper, SK Telecom, KT Corp, </w:t>
      </w:r>
      <w:r w:rsidR="00D82FEA">
        <w:rPr>
          <w:lang w:eastAsia="en-US"/>
        </w:rPr>
        <w:lastRenderedPageBreak/>
        <w:t xml:space="preserve">LG </w:t>
      </w:r>
      <w:proofErr w:type="spellStart"/>
      <w:r w:rsidR="00D82FEA">
        <w:rPr>
          <w:lang w:eastAsia="en-US"/>
        </w:rPr>
        <w:t>Uplus</w:t>
      </w:r>
      <w:proofErr w:type="spellEnd"/>
      <w:r w:rsidR="00D82FEA">
        <w:rPr>
          <w:lang w:eastAsia="en-US"/>
        </w:rPr>
        <w:t xml:space="preserve">, KPN, Siemens, Robert Bosch GmbH, LGE, </w:t>
      </w:r>
      <w:proofErr w:type="spellStart"/>
      <w:r w:rsidR="00D82FEA">
        <w:rPr>
          <w:lang w:eastAsia="en-US"/>
        </w:rPr>
        <w:t>Spreadtrum</w:t>
      </w:r>
      <w:proofErr w:type="spellEnd"/>
      <w:r w:rsidR="00D82FEA">
        <w:rPr>
          <w:lang w:eastAsia="en-US"/>
        </w:rPr>
        <w:t xml:space="preserve"> Communications, ETRI, CAICT, China Southern Power Grid, CEPRI, CBN, SIA)</w:t>
      </w:r>
    </w:p>
    <w:p w14:paraId="1377DAB4" w14:textId="77777777" w:rsidR="00D82FEA" w:rsidRPr="00D82FEA" w:rsidRDefault="00D82FEA" w:rsidP="00D82FEA">
      <w:pPr>
        <w:pStyle w:val="FP"/>
        <w:keepNext/>
        <w:rPr>
          <w:b/>
          <w:bCs/>
          <w:i/>
          <w:iCs/>
        </w:rPr>
      </w:pPr>
      <w:r w:rsidRPr="00D82FEA">
        <w:rPr>
          <w:b/>
          <w:bCs/>
          <w:i/>
          <w:iCs/>
        </w:rPr>
        <w:t>e-mail comments:</w:t>
      </w:r>
    </w:p>
    <w:p w14:paraId="2B96BD85" w14:textId="77777777" w:rsidR="00CE58C4" w:rsidRDefault="00CE58C4" w:rsidP="00D82FEA">
      <w:pPr>
        <w:pStyle w:val="FP"/>
        <w:keepNext/>
        <w:rPr>
          <w:i/>
          <w:iCs/>
          <w:lang w:eastAsia="en-US"/>
        </w:rPr>
      </w:pPr>
      <w:r>
        <w:rPr>
          <w:i/>
          <w:iCs/>
          <w:lang w:eastAsia="en-US"/>
        </w:rPr>
        <w:t>Antoine (Orange) provides r01.</w:t>
      </w:r>
    </w:p>
    <w:p w14:paraId="5572CC89" w14:textId="77777777" w:rsidR="00CE58C4" w:rsidRDefault="00CE58C4" w:rsidP="00D82FEA">
      <w:pPr>
        <w:pStyle w:val="FP"/>
        <w:keepNext/>
        <w:rPr>
          <w:i/>
          <w:iCs/>
          <w:lang w:eastAsia="en-US"/>
        </w:rPr>
      </w:pPr>
      <w:r>
        <w:rPr>
          <w:i/>
          <w:iCs/>
          <w:lang w:eastAsia="en-US"/>
        </w:rPr>
        <w:t>Dieter (Deutsche Telekom) agrees with Orange's comment on WT1.2 and in addition comments.</w:t>
      </w:r>
    </w:p>
    <w:p w14:paraId="7829072A" w14:textId="77777777" w:rsidR="00CE58C4" w:rsidRDefault="00CE58C4" w:rsidP="00D82FEA">
      <w:pPr>
        <w:pStyle w:val="FP"/>
        <w:keepNext/>
        <w:rPr>
          <w:i/>
          <w:iCs/>
          <w:lang w:eastAsia="en-US"/>
        </w:rPr>
      </w:pPr>
      <w:r>
        <w:rPr>
          <w:i/>
          <w:iCs/>
          <w:lang w:eastAsia="en-US"/>
        </w:rPr>
        <w:t>Stefan (Ericsson) provides comments and questions</w:t>
      </w:r>
    </w:p>
    <w:p w14:paraId="2AF76F5B" w14:textId="77777777" w:rsidR="00CE58C4" w:rsidRDefault="00CE58C4" w:rsidP="00D82FEA">
      <w:pPr>
        <w:pStyle w:val="FP"/>
        <w:keepNext/>
        <w:rPr>
          <w:i/>
          <w:iCs/>
          <w:lang w:eastAsia="en-US"/>
        </w:rPr>
      </w:pPr>
      <w:proofErr w:type="spellStart"/>
      <w:r>
        <w:rPr>
          <w:i/>
          <w:iCs/>
          <w:lang w:eastAsia="en-US"/>
        </w:rPr>
        <w:t>Qianghua</w:t>
      </w:r>
      <w:proofErr w:type="spellEnd"/>
      <w:r>
        <w:rPr>
          <w:i/>
          <w:iCs/>
          <w:lang w:eastAsia="en-US"/>
        </w:rPr>
        <w:t xml:space="preserve"> (Huawei) replies</w:t>
      </w:r>
    </w:p>
    <w:p w14:paraId="1986FDB9" w14:textId="77777777" w:rsidR="00CE58C4" w:rsidRDefault="00CE58C4" w:rsidP="00D82FEA">
      <w:pPr>
        <w:pStyle w:val="FP"/>
        <w:keepNext/>
        <w:rPr>
          <w:i/>
          <w:iCs/>
          <w:lang w:eastAsia="en-US"/>
        </w:rPr>
      </w:pPr>
      <w:r>
        <w:rPr>
          <w:i/>
          <w:iCs/>
          <w:lang w:eastAsia="en-US"/>
        </w:rPr>
        <w:t>Sebastian (Qualcomm) provides revision in drafts folder</w:t>
      </w:r>
    </w:p>
    <w:p w14:paraId="311718CB" w14:textId="77777777" w:rsidR="00CE58C4" w:rsidRDefault="00CE58C4" w:rsidP="00D82FEA">
      <w:pPr>
        <w:pStyle w:val="FP"/>
        <w:keepNext/>
        <w:rPr>
          <w:i/>
          <w:iCs/>
          <w:lang w:eastAsia="en-US"/>
        </w:rPr>
      </w:pPr>
      <w:r>
        <w:rPr>
          <w:i/>
          <w:iCs/>
          <w:lang w:eastAsia="en-US"/>
        </w:rPr>
        <w:t>Rainer (Nokia) comments.</w:t>
      </w:r>
    </w:p>
    <w:p w14:paraId="649484F1" w14:textId="77777777" w:rsidR="00CE58C4" w:rsidRDefault="00CE58C4" w:rsidP="00D82FEA">
      <w:pPr>
        <w:pStyle w:val="FP"/>
        <w:keepNext/>
        <w:rPr>
          <w:i/>
          <w:iCs/>
          <w:lang w:eastAsia="en-US"/>
        </w:rPr>
      </w:pPr>
      <w:proofErr w:type="spellStart"/>
      <w:r>
        <w:rPr>
          <w:i/>
          <w:iCs/>
          <w:lang w:eastAsia="en-US"/>
        </w:rPr>
        <w:t>Qianghua</w:t>
      </w:r>
      <w:proofErr w:type="spellEnd"/>
      <w:r>
        <w:rPr>
          <w:i/>
          <w:iCs/>
          <w:lang w:eastAsia="en-US"/>
        </w:rPr>
        <w:t xml:space="preserve"> (Huawei) provides r02 and responses</w:t>
      </w:r>
    </w:p>
    <w:p w14:paraId="5B2926CA" w14:textId="77777777" w:rsidR="00CE58C4" w:rsidRDefault="00CE58C4" w:rsidP="00D82FEA">
      <w:pPr>
        <w:pStyle w:val="FP"/>
        <w:keepNext/>
        <w:rPr>
          <w:i/>
          <w:iCs/>
          <w:lang w:eastAsia="en-US"/>
        </w:rPr>
      </w:pPr>
      <w:r>
        <w:rPr>
          <w:i/>
          <w:iCs/>
          <w:lang w:eastAsia="en-US"/>
        </w:rPr>
        <w:t>Rainer (Nokia) proposes updates to WT1.1 and WT1.2.</w:t>
      </w:r>
    </w:p>
    <w:p w14:paraId="337EFE4A" w14:textId="77777777" w:rsidR="00CE58C4" w:rsidRDefault="00CE58C4" w:rsidP="00D82FEA">
      <w:pPr>
        <w:pStyle w:val="FP"/>
        <w:keepNext/>
        <w:rPr>
          <w:i/>
          <w:iCs/>
          <w:lang w:eastAsia="en-US"/>
        </w:rPr>
      </w:pPr>
      <w:r>
        <w:rPr>
          <w:i/>
          <w:iCs/>
          <w:lang w:eastAsia="en-US"/>
        </w:rPr>
        <w:t>Stefan (Ericsson) provides replies</w:t>
      </w:r>
    </w:p>
    <w:p w14:paraId="2E43DC18" w14:textId="77777777" w:rsidR="00CE58C4" w:rsidRDefault="00CE58C4" w:rsidP="00D82FEA">
      <w:pPr>
        <w:pStyle w:val="FP"/>
        <w:keepNext/>
        <w:rPr>
          <w:i/>
          <w:iCs/>
          <w:lang w:eastAsia="en-US"/>
        </w:rPr>
      </w:pPr>
      <w:proofErr w:type="spellStart"/>
      <w:r>
        <w:rPr>
          <w:i/>
          <w:iCs/>
          <w:lang w:eastAsia="en-US"/>
        </w:rPr>
        <w:t>Qianghua</w:t>
      </w:r>
      <w:proofErr w:type="spellEnd"/>
      <w:r>
        <w:rPr>
          <w:i/>
          <w:iCs/>
          <w:lang w:eastAsia="en-US"/>
        </w:rPr>
        <w:t xml:space="preserve"> (Huawei) provides r03 and responses</w:t>
      </w:r>
    </w:p>
    <w:p w14:paraId="6F03C4EA" w14:textId="77777777" w:rsidR="00CE58C4" w:rsidRDefault="00CE58C4" w:rsidP="00D82FEA">
      <w:pPr>
        <w:pStyle w:val="FP"/>
        <w:keepNext/>
        <w:rPr>
          <w:i/>
          <w:iCs/>
          <w:lang w:eastAsia="en-US"/>
        </w:rPr>
      </w:pPr>
      <w:proofErr w:type="spellStart"/>
      <w:r>
        <w:rPr>
          <w:i/>
          <w:iCs/>
          <w:lang w:eastAsia="en-US"/>
        </w:rPr>
        <w:t>Qianghua</w:t>
      </w:r>
      <w:proofErr w:type="spellEnd"/>
      <w:r>
        <w:rPr>
          <w:i/>
          <w:iCs/>
          <w:lang w:eastAsia="en-US"/>
        </w:rPr>
        <w:t xml:space="preserve"> (Huawei) provides r04</w:t>
      </w:r>
    </w:p>
    <w:p w14:paraId="46935318" w14:textId="77777777" w:rsidR="00CE58C4" w:rsidRDefault="00CE58C4" w:rsidP="00D82FEA">
      <w:pPr>
        <w:pStyle w:val="FP"/>
        <w:keepNext/>
        <w:rPr>
          <w:i/>
          <w:iCs/>
          <w:lang w:eastAsia="en-US"/>
        </w:rPr>
      </w:pPr>
      <w:r>
        <w:rPr>
          <w:i/>
          <w:iCs/>
          <w:lang w:eastAsia="en-US"/>
        </w:rPr>
        <w:t>Sebastian (Qualcomm) provides r07 in drafts/GMEC</w:t>
      </w:r>
    </w:p>
    <w:p w14:paraId="7A3788EC" w14:textId="77777777" w:rsidR="00CE58C4" w:rsidRDefault="00CE58C4" w:rsidP="00D82FEA">
      <w:pPr>
        <w:pStyle w:val="FP"/>
        <w:keepNext/>
        <w:rPr>
          <w:i/>
          <w:iCs/>
          <w:lang w:eastAsia="en-US"/>
        </w:rPr>
      </w:pPr>
      <w:r>
        <w:rPr>
          <w:i/>
          <w:iCs/>
          <w:lang w:eastAsia="en-US"/>
        </w:rPr>
        <w:t>Rainer (Nokia) replies and prefers to split the SI in two parts.</w:t>
      </w:r>
    </w:p>
    <w:p w14:paraId="15BAC390" w14:textId="77777777" w:rsidR="00CE58C4" w:rsidRDefault="00CE58C4" w:rsidP="00D82FEA">
      <w:pPr>
        <w:pStyle w:val="FP"/>
        <w:keepNext/>
        <w:rPr>
          <w:i/>
          <w:iCs/>
          <w:lang w:eastAsia="en-US"/>
        </w:rPr>
      </w:pPr>
      <w:r>
        <w:rPr>
          <w:i/>
          <w:iCs/>
          <w:lang w:eastAsia="en-US"/>
        </w:rPr>
        <w:t>Rainer (Nokia) replies, cannot accept removing of WT1.1 sub-bullet.</w:t>
      </w:r>
    </w:p>
    <w:p w14:paraId="6AC65EF5" w14:textId="77777777" w:rsidR="00CE58C4" w:rsidRDefault="00CE58C4" w:rsidP="00D82FEA">
      <w:pPr>
        <w:pStyle w:val="FP"/>
        <w:keepNext/>
        <w:rPr>
          <w:i/>
          <w:iCs/>
          <w:lang w:eastAsia="en-US"/>
        </w:rPr>
      </w:pPr>
      <w:r>
        <w:rPr>
          <w:i/>
          <w:iCs/>
          <w:lang w:eastAsia="en-US"/>
        </w:rPr>
        <w:t>Stefan (Ericsson) also prefers separate studies on group management and traffic handling aspects, as was commented already last SA2 meeting</w:t>
      </w:r>
    </w:p>
    <w:p w14:paraId="4801112C" w14:textId="77777777" w:rsidR="00CE58C4" w:rsidRDefault="00CE58C4" w:rsidP="00D82FEA">
      <w:pPr>
        <w:pStyle w:val="FP"/>
        <w:keepNext/>
        <w:rPr>
          <w:i/>
          <w:iCs/>
          <w:lang w:eastAsia="en-US"/>
        </w:rPr>
      </w:pPr>
      <w:proofErr w:type="spellStart"/>
      <w:r>
        <w:rPr>
          <w:i/>
          <w:iCs/>
          <w:lang w:eastAsia="en-US"/>
        </w:rPr>
        <w:t>Qianghua</w:t>
      </w:r>
      <w:proofErr w:type="spellEnd"/>
      <w:r>
        <w:rPr>
          <w:i/>
          <w:iCs/>
          <w:lang w:eastAsia="en-US"/>
        </w:rPr>
        <w:t xml:space="preserve"> (Huawei) replies and provide r05, and proposes that we follow the summary and way proposal resulting from MED progress</w:t>
      </w:r>
    </w:p>
    <w:p w14:paraId="5814D76A" w14:textId="77777777" w:rsidR="00CE58C4" w:rsidRDefault="00CE58C4" w:rsidP="00D82FEA">
      <w:pPr>
        <w:pStyle w:val="FP"/>
        <w:keepNext/>
        <w:rPr>
          <w:i/>
          <w:iCs/>
          <w:lang w:eastAsia="en-US"/>
        </w:rPr>
      </w:pPr>
      <w:r>
        <w:rPr>
          <w:i/>
          <w:iCs/>
          <w:lang w:eastAsia="en-US"/>
        </w:rPr>
        <w:t>Sebastian (Qualcomm) replies to Nokia and Huawei</w:t>
      </w:r>
    </w:p>
    <w:p w14:paraId="2E5BEE0E" w14:textId="77777777" w:rsidR="00CE58C4" w:rsidRDefault="00CE58C4" w:rsidP="00D82FEA">
      <w:pPr>
        <w:pStyle w:val="FP"/>
        <w:keepNext/>
        <w:rPr>
          <w:i/>
          <w:iCs/>
          <w:lang w:eastAsia="en-US"/>
        </w:rPr>
      </w:pPr>
      <w:proofErr w:type="spellStart"/>
      <w:r>
        <w:rPr>
          <w:i/>
          <w:iCs/>
          <w:lang w:eastAsia="en-US"/>
        </w:rPr>
        <w:t>Qianghua</w:t>
      </w:r>
      <w:proofErr w:type="spellEnd"/>
      <w:r>
        <w:rPr>
          <w:i/>
          <w:iCs/>
          <w:lang w:eastAsia="en-US"/>
        </w:rPr>
        <w:t xml:space="preserve"> (Huawei) provides r06</w:t>
      </w:r>
    </w:p>
    <w:p w14:paraId="0F293723" w14:textId="77777777" w:rsidR="00CE58C4" w:rsidRDefault="00CE58C4" w:rsidP="00D82FEA">
      <w:pPr>
        <w:pStyle w:val="FP"/>
        <w:keepNext/>
        <w:rPr>
          <w:i/>
          <w:iCs/>
          <w:lang w:eastAsia="en-US"/>
        </w:rPr>
      </w:pPr>
      <w:r>
        <w:rPr>
          <w:i/>
          <w:iCs/>
          <w:lang w:eastAsia="en-US"/>
        </w:rPr>
        <w:t>Sebastian (Qualcomm) comments on r05</w:t>
      </w:r>
    </w:p>
    <w:p w14:paraId="7C19D8D4" w14:textId="77777777" w:rsidR="00CE58C4" w:rsidRDefault="00CE58C4" w:rsidP="00D82FEA">
      <w:pPr>
        <w:pStyle w:val="FP"/>
        <w:keepNext/>
        <w:rPr>
          <w:i/>
          <w:iCs/>
          <w:lang w:eastAsia="en-US"/>
        </w:rPr>
      </w:pPr>
      <w:r>
        <w:rPr>
          <w:i/>
          <w:iCs/>
          <w:lang w:eastAsia="en-US"/>
        </w:rPr>
        <w:t>==== Revisions Deadline ====</w:t>
      </w:r>
    </w:p>
    <w:p w14:paraId="48E406EC" w14:textId="77777777" w:rsidR="00CE58C4" w:rsidRDefault="00CE58C4" w:rsidP="00D82FEA">
      <w:pPr>
        <w:pStyle w:val="FP"/>
        <w:keepNext/>
        <w:rPr>
          <w:i/>
          <w:iCs/>
          <w:lang w:eastAsia="en-US"/>
        </w:rPr>
      </w:pPr>
      <w:r>
        <w:rPr>
          <w:i/>
          <w:iCs/>
          <w:lang w:eastAsia="en-US"/>
        </w:rPr>
        <w:t>Rainer (Nokia) cannot accept r06.</w:t>
      </w:r>
    </w:p>
    <w:p w14:paraId="0E91040C" w14:textId="77777777" w:rsidR="00CE58C4" w:rsidRDefault="00CE58C4" w:rsidP="00D82FEA">
      <w:pPr>
        <w:pStyle w:val="FP"/>
        <w:keepNext/>
        <w:rPr>
          <w:i/>
          <w:iCs/>
          <w:lang w:eastAsia="en-US"/>
        </w:rPr>
      </w:pPr>
      <w:r>
        <w:rPr>
          <w:i/>
          <w:iCs/>
          <w:lang w:eastAsia="en-US"/>
        </w:rPr>
        <w:t>Sebastian (Qualcomm) objects to any revision that includes the WT '- create/modify/delete groups for other purposes besides group communication' because there is nothing to be done except from some Edge scenario, which overlaps with a WT in the already approved Edge SID</w:t>
      </w:r>
    </w:p>
    <w:p w14:paraId="1303FFF1" w14:textId="77777777" w:rsidR="00CE58C4" w:rsidRDefault="00CE58C4" w:rsidP="00D82FEA">
      <w:pPr>
        <w:pStyle w:val="FP"/>
        <w:keepNext/>
        <w:rPr>
          <w:i/>
          <w:iCs/>
          <w:lang w:eastAsia="en-US"/>
        </w:rPr>
      </w:pPr>
      <w:r>
        <w:rPr>
          <w:i/>
          <w:iCs/>
          <w:lang w:eastAsia="en-US"/>
        </w:rPr>
        <w:t>Sang-Jun (Samsung) prefers not to split, and reminds Rainer (Nokia) that the MED already showed 15 of 18 companies prefer not to split.</w:t>
      </w:r>
    </w:p>
    <w:p w14:paraId="3CB50930" w14:textId="77777777" w:rsidR="00CE58C4" w:rsidRDefault="00CE58C4" w:rsidP="00D82FEA">
      <w:pPr>
        <w:pStyle w:val="FP"/>
        <w:keepNext/>
        <w:rPr>
          <w:i/>
          <w:iCs/>
          <w:lang w:eastAsia="en-US"/>
        </w:rPr>
      </w:pPr>
      <w:r>
        <w:rPr>
          <w:i/>
          <w:iCs/>
          <w:lang w:eastAsia="en-US"/>
        </w:rPr>
        <w:t>Chi (China Unicom) prefers not to split as CUC has shown the opinion during the MED.</w:t>
      </w:r>
    </w:p>
    <w:p w14:paraId="749C5C05" w14:textId="77777777" w:rsidR="00CE58C4" w:rsidRDefault="00CE58C4" w:rsidP="00D82FEA">
      <w:pPr>
        <w:pStyle w:val="FP"/>
        <w:keepNext/>
        <w:rPr>
          <w:i/>
          <w:iCs/>
          <w:lang w:eastAsia="en-US"/>
        </w:rPr>
      </w:pPr>
      <w:r>
        <w:rPr>
          <w:i/>
          <w:iCs/>
          <w:lang w:eastAsia="en-US"/>
        </w:rPr>
        <w:t>Heng (China Telecom) prefers not to split.</w:t>
      </w:r>
    </w:p>
    <w:p w14:paraId="1D1423F1" w14:textId="77777777" w:rsidR="00CE58C4" w:rsidRDefault="00CE58C4" w:rsidP="00D82FEA">
      <w:pPr>
        <w:pStyle w:val="FP"/>
        <w:keepNext/>
        <w:rPr>
          <w:i/>
          <w:iCs/>
          <w:lang w:eastAsia="en-US"/>
        </w:rPr>
      </w:pPr>
      <w:proofErr w:type="spellStart"/>
      <w:r>
        <w:rPr>
          <w:i/>
          <w:iCs/>
          <w:lang w:eastAsia="en-US"/>
        </w:rPr>
        <w:t>Wonjung</w:t>
      </w:r>
      <w:proofErr w:type="spellEnd"/>
      <w:r>
        <w:rPr>
          <w:i/>
          <w:iCs/>
          <w:lang w:eastAsia="en-US"/>
        </w:rPr>
        <w:t xml:space="preserve"> (LG </w:t>
      </w:r>
      <w:proofErr w:type="spellStart"/>
      <w:r>
        <w:rPr>
          <w:i/>
          <w:iCs/>
          <w:lang w:eastAsia="en-US"/>
        </w:rPr>
        <w:t>Uplus</w:t>
      </w:r>
      <w:proofErr w:type="spellEnd"/>
      <w:r>
        <w:rPr>
          <w:i/>
          <w:iCs/>
          <w:lang w:eastAsia="en-US"/>
        </w:rPr>
        <w:t>) prefers not to split.</w:t>
      </w:r>
    </w:p>
    <w:p w14:paraId="0C2852B1" w14:textId="77777777" w:rsidR="00CE58C4" w:rsidRDefault="00CE58C4" w:rsidP="00D82FEA">
      <w:pPr>
        <w:pStyle w:val="FP"/>
        <w:keepNext/>
        <w:rPr>
          <w:i/>
          <w:iCs/>
          <w:lang w:eastAsia="en-US"/>
        </w:rPr>
      </w:pPr>
      <w:r>
        <w:rPr>
          <w:i/>
          <w:iCs/>
          <w:lang w:eastAsia="en-US"/>
        </w:rPr>
        <w:t>Patrice (Huawei) comments regarding the relation with Edge computing ph2 work.</w:t>
      </w:r>
    </w:p>
    <w:p w14:paraId="2BE03623" w14:textId="77777777" w:rsidR="00CE58C4" w:rsidRDefault="00CE58C4" w:rsidP="00D82FEA">
      <w:pPr>
        <w:pStyle w:val="FP"/>
        <w:keepNext/>
        <w:rPr>
          <w:i/>
          <w:iCs/>
          <w:lang w:eastAsia="en-US"/>
        </w:rPr>
      </w:pPr>
      <w:proofErr w:type="spellStart"/>
      <w:r>
        <w:rPr>
          <w:i/>
          <w:iCs/>
          <w:lang w:eastAsia="en-US"/>
        </w:rPr>
        <w:t>DongJin</w:t>
      </w:r>
      <w:proofErr w:type="spellEnd"/>
      <w:r>
        <w:rPr>
          <w:i/>
          <w:iCs/>
          <w:lang w:eastAsia="en-US"/>
        </w:rPr>
        <w:t xml:space="preserve"> Lee (SK Telecom) prefers not to split.</w:t>
      </w:r>
    </w:p>
    <w:p w14:paraId="6033D08C" w14:textId="77777777" w:rsidR="00CE58C4" w:rsidRDefault="00CE58C4" w:rsidP="00D82FEA">
      <w:pPr>
        <w:pStyle w:val="FP"/>
        <w:keepNext/>
        <w:rPr>
          <w:i/>
          <w:iCs/>
          <w:lang w:eastAsia="en-US"/>
        </w:rPr>
      </w:pPr>
      <w:r>
        <w:rPr>
          <w:i/>
          <w:iCs/>
          <w:lang w:eastAsia="en-US"/>
        </w:rPr>
        <w:t>Sebastian (Qualcomm) replies to Patrice; objects to r00-r06, provides r07 in drafts/GMEC</w:t>
      </w:r>
    </w:p>
    <w:p w14:paraId="7877F28C" w14:textId="77777777" w:rsidR="00CE58C4" w:rsidRDefault="00CE58C4" w:rsidP="00D82FEA">
      <w:pPr>
        <w:pStyle w:val="FP"/>
        <w:keepNext/>
        <w:rPr>
          <w:i/>
          <w:iCs/>
          <w:lang w:eastAsia="en-US"/>
        </w:rPr>
      </w:pPr>
      <w:r>
        <w:rPr>
          <w:i/>
          <w:iCs/>
          <w:lang w:eastAsia="en-US"/>
        </w:rPr>
        <w:t>Stefan (Ericsson) comments again on WT#4 artificially restricted to 5G VN and provides update in DRAFTS</w:t>
      </w:r>
    </w:p>
    <w:p w14:paraId="3B76B7B0" w14:textId="77777777" w:rsidR="00CE58C4" w:rsidRDefault="00CE58C4" w:rsidP="00D82FEA">
      <w:pPr>
        <w:pStyle w:val="FP"/>
        <w:keepNext/>
        <w:rPr>
          <w:i/>
          <w:iCs/>
          <w:lang w:eastAsia="en-US"/>
        </w:rPr>
      </w:pPr>
      <w:proofErr w:type="spellStart"/>
      <w:r>
        <w:rPr>
          <w:i/>
          <w:iCs/>
          <w:lang w:eastAsia="en-US"/>
        </w:rPr>
        <w:t>Qianghua</w:t>
      </w:r>
      <w:proofErr w:type="spellEnd"/>
      <w:r>
        <w:rPr>
          <w:i/>
          <w:iCs/>
          <w:lang w:eastAsia="en-US"/>
        </w:rPr>
        <w:t xml:space="preserve"> (Huawei) provides r08draft in DRAFTS</w:t>
      </w:r>
    </w:p>
    <w:p w14:paraId="2A4ABB4B" w14:textId="77777777" w:rsidR="00CE58C4" w:rsidRDefault="00CE58C4" w:rsidP="00D82FEA">
      <w:pPr>
        <w:pStyle w:val="FP"/>
        <w:keepNext/>
        <w:rPr>
          <w:i/>
          <w:iCs/>
          <w:lang w:eastAsia="en-US"/>
        </w:rPr>
      </w:pPr>
      <w:r>
        <w:rPr>
          <w:i/>
          <w:iCs/>
          <w:lang w:eastAsia="en-US"/>
        </w:rPr>
        <w:t>Sebastian (Qualcomm) comments that r08draft in DRAFTS is ok</w:t>
      </w:r>
    </w:p>
    <w:p w14:paraId="68DCEF5B" w14:textId="77777777" w:rsidR="00CE58C4" w:rsidRDefault="00CE58C4" w:rsidP="00D82FEA">
      <w:pPr>
        <w:pStyle w:val="FP"/>
        <w:keepNext/>
        <w:rPr>
          <w:i/>
          <w:iCs/>
          <w:lang w:eastAsia="en-US"/>
        </w:rPr>
      </w:pPr>
      <w:r>
        <w:rPr>
          <w:i/>
          <w:iCs/>
          <w:lang w:eastAsia="en-US"/>
        </w:rPr>
        <w:t>==== Comments Deadline ====</w:t>
      </w:r>
    </w:p>
    <w:p w14:paraId="28CA1211" w14:textId="77777777" w:rsidR="00CE58C4" w:rsidRDefault="00CE58C4" w:rsidP="00D82FEA">
      <w:pPr>
        <w:pStyle w:val="FP"/>
        <w:keepNext/>
        <w:rPr>
          <w:i/>
          <w:iCs/>
          <w:lang w:eastAsia="en-US"/>
        </w:rPr>
      </w:pPr>
      <w:proofErr w:type="spellStart"/>
      <w:r>
        <w:rPr>
          <w:i/>
          <w:iCs/>
          <w:lang w:eastAsia="en-US"/>
        </w:rPr>
        <w:t>Qianghua</w:t>
      </w:r>
      <w:proofErr w:type="spellEnd"/>
      <w:r>
        <w:rPr>
          <w:i/>
          <w:iCs/>
          <w:lang w:eastAsia="en-US"/>
        </w:rPr>
        <w:t xml:space="preserve"> (Huawei) provides r09 in DRAFTS, only change on r08draft is 'Enhance group attribute management'</w:t>
      </w:r>
    </w:p>
    <w:p w14:paraId="3FD455EA" w14:textId="77777777" w:rsidR="00CE58C4" w:rsidRDefault="00CE58C4" w:rsidP="00D82FEA">
      <w:pPr>
        <w:pStyle w:val="FP"/>
        <w:keepNext/>
        <w:rPr>
          <w:i/>
          <w:iCs/>
          <w:lang w:eastAsia="en-US"/>
        </w:rPr>
      </w:pPr>
      <w:proofErr w:type="spellStart"/>
      <w:r>
        <w:rPr>
          <w:i/>
          <w:iCs/>
          <w:lang w:eastAsia="en-US"/>
        </w:rPr>
        <w:t>Qianghua</w:t>
      </w:r>
      <w:proofErr w:type="spellEnd"/>
      <w:r>
        <w:rPr>
          <w:i/>
          <w:iCs/>
          <w:lang w:eastAsia="en-US"/>
        </w:rPr>
        <w:t xml:space="preserve"> (Huawei) proposes to take r09 in DRAFTS in CC#2 for confirmation</w:t>
      </w:r>
    </w:p>
    <w:p w14:paraId="5C5A2E57" w14:textId="5C8D9D31" w:rsidR="00D82FEA" w:rsidRDefault="00D82FEA" w:rsidP="00D82FEA">
      <w:pPr>
        <w:pStyle w:val="FP"/>
        <w:keepNext/>
        <w:rPr>
          <w:i/>
          <w:iCs/>
          <w:lang w:eastAsia="en-US"/>
        </w:rPr>
      </w:pPr>
    </w:p>
    <w:p w14:paraId="266F4B94" w14:textId="77777777" w:rsidR="00D82FEA" w:rsidRDefault="00D82FEA" w:rsidP="00D82FEA">
      <w:pPr>
        <w:keepNext/>
        <w:rPr>
          <w:b/>
          <w:bCs/>
          <w:lang w:eastAsia="en-US"/>
        </w:rPr>
      </w:pPr>
      <w:r>
        <w:rPr>
          <w:b/>
          <w:bCs/>
          <w:lang w:eastAsia="en-US"/>
        </w:rPr>
        <w:t>Comment:</w:t>
      </w:r>
    </w:p>
    <w:p w14:paraId="7F10BA98" w14:textId="5EDA0EEB" w:rsidR="00D82FEA" w:rsidRDefault="00D82FEA" w:rsidP="00D82FEA">
      <w:pPr>
        <w:keepNext/>
        <w:rPr>
          <w:lang w:eastAsia="en-US"/>
        </w:rPr>
      </w:pPr>
      <w:r>
        <w:rPr>
          <w:lang w:eastAsia="en-US"/>
        </w:rPr>
        <w:t xml:space="preserve">Revision of (Postponed) </w:t>
      </w:r>
      <w:r w:rsidR="00B61F97" w:rsidRPr="00B61F97">
        <w:rPr>
          <w:color w:val="0000FF"/>
          <w:lang w:eastAsia="en-US"/>
        </w:rPr>
        <w:t>S2-2108163</w:t>
      </w:r>
      <w:r>
        <w:rPr>
          <w:lang w:eastAsia="en-US"/>
        </w:rPr>
        <w:t xml:space="preserve"> from S2#147E</w:t>
      </w:r>
    </w:p>
    <w:p w14:paraId="16B33A18" w14:textId="77777777" w:rsidR="00D82FEA" w:rsidRPr="00A555C2" w:rsidRDefault="00D82FEA" w:rsidP="00D82FEA">
      <w:pPr>
        <w:keepNext/>
        <w:rPr>
          <w:b/>
          <w:bCs/>
          <w:lang w:eastAsia="en-US"/>
        </w:rPr>
      </w:pPr>
      <w:r w:rsidRPr="00A555C2">
        <w:rPr>
          <w:b/>
          <w:bCs/>
          <w:lang w:eastAsia="en-US"/>
        </w:rPr>
        <w:t>Discussion and conclusion:</w:t>
      </w:r>
    </w:p>
    <w:p w14:paraId="214D63ED" w14:textId="2760E4E6" w:rsidR="00D82FEA" w:rsidRPr="000B0067" w:rsidRDefault="000B0067" w:rsidP="00D82FEA">
      <w:r>
        <w:rPr>
          <w:lang w:eastAsia="en-US"/>
        </w:rPr>
        <w:t xml:space="preserve">Huawei provided </w:t>
      </w:r>
      <w:r w:rsidRPr="000B0067">
        <w:rPr>
          <w:color w:val="0000FF"/>
          <w:lang w:eastAsia="en-US"/>
        </w:rPr>
        <w:t>S2-2108574r09</w:t>
      </w:r>
      <w:r>
        <w:rPr>
          <w:lang w:eastAsia="en-US"/>
        </w:rPr>
        <w:t>. Qualcomm asked how this interacted with the WID in S2-2108773. Nokia replied that there is some overlap</w:t>
      </w:r>
      <w:r w:rsidRPr="000B0067">
        <w:rPr>
          <w:lang w:eastAsia="en-US"/>
        </w:rPr>
        <w:t xml:space="preserve"> </w:t>
      </w:r>
      <w:r>
        <w:rPr>
          <w:lang w:eastAsia="en-US"/>
        </w:rPr>
        <w:t xml:space="preserve">for the Work Task 1 and they preferred to have a separate WID for the Work Task 1 part. Samsung reported that 15/18 participants in an off-line poll indicated handling these SIDs together. Ericsson preferred to separate out the WT1 topic. Huawei commented that the objections are not on the technical content and the majority of companies prefer to do this work together. </w:t>
      </w:r>
      <w:r w:rsidRPr="000B0067">
        <w:rPr>
          <w:color w:val="0000FF"/>
          <w:lang w:eastAsia="en-US"/>
        </w:rPr>
        <w:t>S2-2108574r09</w:t>
      </w:r>
      <w:r>
        <w:t xml:space="preserve"> was agreed and was revised to </w:t>
      </w:r>
      <w:r w:rsidRPr="000B0067">
        <w:rPr>
          <w:color w:val="0000FF"/>
        </w:rPr>
        <w:t>S2-210935</w:t>
      </w:r>
      <w:r>
        <w:rPr>
          <w:color w:val="0000FF"/>
        </w:rPr>
        <w:t>5</w:t>
      </w:r>
      <w:r>
        <w:t xml:space="preserve">, which was </w:t>
      </w:r>
      <w:r w:rsidRPr="00C3284B">
        <w:rPr>
          <w:color w:val="FF0000"/>
          <w:lang w:eastAsia="en-US"/>
        </w:rPr>
        <w:t>approved</w:t>
      </w:r>
      <w:r>
        <w:t>.</w:t>
      </w:r>
    </w:p>
    <w:p w14:paraId="6FD86CD6" w14:textId="44DC41D1" w:rsidR="00D82FEA" w:rsidRDefault="00B61F97" w:rsidP="00D82FEA">
      <w:pPr>
        <w:keepNext/>
        <w:pBdr>
          <w:top w:val="single" w:sz="4" w:space="1" w:color="auto"/>
        </w:pBdr>
        <w:rPr>
          <w:lang w:eastAsia="en-US"/>
        </w:rPr>
      </w:pPr>
      <w:r w:rsidRPr="00B61F97">
        <w:rPr>
          <w:color w:val="0000FF"/>
          <w:lang w:eastAsia="en-US"/>
        </w:rPr>
        <w:lastRenderedPageBreak/>
        <w:t>S2-2108575</w:t>
      </w:r>
      <w:r w:rsidR="00D82FEA">
        <w:rPr>
          <w:lang w:eastAsia="en-US"/>
        </w:rPr>
        <w:t xml:space="preserve"> (SID NEW) Study on Interworking of Non-3GPP Multicast and Broadcast Networks with 3GPP 5G System. (Source: </w:t>
      </w:r>
      <w:proofErr w:type="spellStart"/>
      <w:r w:rsidR="00D82FEA">
        <w:rPr>
          <w:lang w:eastAsia="en-US"/>
        </w:rPr>
        <w:t>Saankhya</w:t>
      </w:r>
      <w:proofErr w:type="spellEnd"/>
      <w:r w:rsidR="00D82FEA">
        <w:rPr>
          <w:lang w:eastAsia="en-US"/>
        </w:rPr>
        <w:t xml:space="preserve"> Labs, </w:t>
      </w:r>
      <w:proofErr w:type="spellStart"/>
      <w:r w:rsidR="00D82FEA">
        <w:rPr>
          <w:lang w:eastAsia="en-US"/>
        </w:rPr>
        <w:t>Ligado</w:t>
      </w:r>
      <w:proofErr w:type="spellEnd"/>
      <w:r w:rsidR="00D82FEA">
        <w:rPr>
          <w:lang w:eastAsia="en-US"/>
        </w:rPr>
        <w:t xml:space="preserve"> Networks, ONE Media 3.0, Fraunhofer IIS, </w:t>
      </w:r>
      <w:proofErr w:type="spellStart"/>
      <w:r w:rsidR="00D82FEA">
        <w:rPr>
          <w:lang w:eastAsia="en-US"/>
        </w:rPr>
        <w:t>CEWiT</w:t>
      </w:r>
      <w:proofErr w:type="spellEnd"/>
      <w:r w:rsidR="00D82FEA">
        <w:rPr>
          <w:lang w:eastAsia="en-US"/>
        </w:rPr>
        <w:t xml:space="preserve">, </w:t>
      </w:r>
      <w:proofErr w:type="spellStart"/>
      <w:r w:rsidR="00D82FEA">
        <w:rPr>
          <w:lang w:eastAsia="en-US"/>
        </w:rPr>
        <w:t>Tejas</w:t>
      </w:r>
      <w:proofErr w:type="spellEnd"/>
      <w:r w:rsidR="00D82FEA">
        <w:rPr>
          <w:lang w:eastAsia="en-US"/>
        </w:rPr>
        <w:t xml:space="preserve"> Networks, IIT Bombay, IIT Kanpur, IIT Madras, IIT Hyderabad, IIT Kharagpur)</w:t>
      </w:r>
    </w:p>
    <w:p w14:paraId="5CD431B2" w14:textId="77777777" w:rsidR="00D82FEA" w:rsidRPr="00D82FEA" w:rsidRDefault="00D82FEA" w:rsidP="00D82FEA">
      <w:pPr>
        <w:pStyle w:val="FP"/>
        <w:keepNext/>
        <w:rPr>
          <w:b/>
          <w:bCs/>
          <w:i/>
          <w:iCs/>
        </w:rPr>
      </w:pPr>
      <w:r w:rsidRPr="00D82FEA">
        <w:rPr>
          <w:b/>
          <w:bCs/>
          <w:i/>
          <w:iCs/>
        </w:rPr>
        <w:t>e-mail comments:</w:t>
      </w:r>
    </w:p>
    <w:p w14:paraId="7FE73A7B" w14:textId="77777777" w:rsidR="00CE58C4" w:rsidRDefault="00CE58C4" w:rsidP="00D82FEA">
      <w:pPr>
        <w:pStyle w:val="FP"/>
        <w:keepNext/>
        <w:rPr>
          <w:i/>
          <w:iCs/>
          <w:lang w:eastAsia="en-US"/>
        </w:rPr>
      </w:pPr>
      <w:r>
        <w:rPr>
          <w:i/>
          <w:iCs/>
          <w:lang w:eastAsia="en-US"/>
        </w:rPr>
        <w:t xml:space="preserve">Antoine (Orange) asks what kind of impacts to UICC apps are </w:t>
      </w:r>
      <w:proofErr w:type="spellStart"/>
      <w:r>
        <w:rPr>
          <w:i/>
          <w:iCs/>
          <w:lang w:eastAsia="en-US"/>
        </w:rPr>
        <w:t>envisionned</w:t>
      </w:r>
      <w:proofErr w:type="spellEnd"/>
      <w:r>
        <w:rPr>
          <w:i/>
          <w:iCs/>
          <w:lang w:eastAsia="en-US"/>
        </w:rPr>
        <w:t>.</w:t>
      </w:r>
    </w:p>
    <w:p w14:paraId="0718C3FA" w14:textId="77777777" w:rsidR="00CE58C4" w:rsidRDefault="00CE58C4" w:rsidP="00D82FEA">
      <w:pPr>
        <w:pStyle w:val="FP"/>
        <w:keepNext/>
        <w:rPr>
          <w:i/>
          <w:iCs/>
          <w:lang w:eastAsia="en-US"/>
        </w:rPr>
      </w:pPr>
      <w:proofErr w:type="spellStart"/>
      <w:r>
        <w:rPr>
          <w:i/>
          <w:iCs/>
          <w:lang w:eastAsia="en-US"/>
        </w:rPr>
        <w:t>Anindya</w:t>
      </w:r>
      <w:proofErr w:type="spellEnd"/>
      <w:r>
        <w:rPr>
          <w:i/>
          <w:iCs/>
          <w:lang w:eastAsia="en-US"/>
        </w:rPr>
        <w:t xml:space="preserve"> Saha (</w:t>
      </w:r>
      <w:proofErr w:type="spellStart"/>
      <w:r>
        <w:rPr>
          <w:i/>
          <w:iCs/>
          <w:lang w:eastAsia="en-US"/>
        </w:rPr>
        <w:t>SaankhyaLabs</w:t>
      </w:r>
      <w:proofErr w:type="spellEnd"/>
      <w:r>
        <w:rPr>
          <w:i/>
          <w:iCs/>
          <w:lang w:eastAsia="en-US"/>
        </w:rPr>
        <w:t>) responds to the Question on 'Elaboration of what kind of impacts to UICC apps are envisioned?'</w:t>
      </w:r>
    </w:p>
    <w:p w14:paraId="5EE9D88A" w14:textId="77777777" w:rsidR="00CE58C4" w:rsidRDefault="00CE58C4" w:rsidP="00D82FEA">
      <w:pPr>
        <w:pStyle w:val="FP"/>
        <w:keepNext/>
        <w:rPr>
          <w:i/>
          <w:iCs/>
          <w:lang w:eastAsia="en-US"/>
        </w:rPr>
      </w:pPr>
      <w:r>
        <w:rPr>
          <w:i/>
          <w:iCs/>
          <w:lang w:eastAsia="en-US"/>
        </w:rPr>
        <w:t>Miguel (Qualcomm) has concerns with this SID, that the service requirements are not clear, there is no SA1 related work.</w:t>
      </w:r>
    </w:p>
    <w:p w14:paraId="431DBDE3" w14:textId="77777777" w:rsidR="00CE58C4" w:rsidRDefault="00CE58C4" w:rsidP="00D82FEA">
      <w:pPr>
        <w:pStyle w:val="FP"/>
        <w:keepNext/>
        <w:rPr>
          <w:i/>
          <w:iCs/>
          <w:lang w:eastAsia="en-US"/>
        </w:rPr>
      </w:pPr>
      <w:r>
        <w:rPr>
          <w:i/>
          <w:iCs/>
          <w:lang w:eastAsia="en-US"/>
        </w:rPr>
        <w:t>Stefan (Ericsson) comments that stage 1 requirements are missing</w:t>
      </w:r>
    </w:p>
    <w:p w14:paraId="19CD4ED2" w14:textId="77777777" w:rsidR="00CE58C4" w:rsidRDefault="00CE58C4" w:rsidP="00D82FEA">
      <w:pPr>
        <w:pStyle w:val="FP"/>
        <w:keepNext/>
        <w:rPr>
          <w:i/>
          <w:iCs/>
          <w:lang w:eastAsia="en-US"/>
        </w:rPr>
      </w:pPr>
      <w:r>
        <w:rPr>
          <w:i/>
          <w:iCs/>
          <w:lang w:eastAsia="en-US"/>
        </w:rPr>
        <w:t>Dieter (Deutsche Telekom) we share the concerns expressed by Qualcomm and Ericsson.</w:t>
      </w:r>
    </w:p>
    <w:p w14:paraId="0051605E" w14:textId="77777777" w:rsidR="00CE58C4" w:rsidRDefault="00CE58C4" w:rsidP="00D82FEA">
      <w:pPr>
        <w:pStyle w:val="FP"/>
        <w:keepNext/>
        <w:rPr>
          <w:i/>
          <w:iCs/>
          <w:lang w:eastAsia="en-US"/>
        </w:rPr>
      </w:pPr>
      <w:r>
        <w:rPr>
          <w:i/>
          <w:iCs/>
          <w:lang w:eastAsia="en-US"/>
        </w:rPr>
        <w:t>Thomas (Nokia) also shares the concerns expressed by Qualcomm and Ericsson.</w:t>
      </w:r>
    </w:p>
    <w:p w14:paraId="5EB9F07B" w14:textId="77777777" w:rsidR="00CE58C4" w:rsidRDefault="00CE58C4" w:rsidP="00D82FEA">
      <w:pPr>
        <w:pStyle w:val="FP"/>
        <w:keepNext/>
        <w:rPr>
          <w:i/>
          <w:iCs/>
          <w:lang w:eastAsia="en-US"/>
        </w:rPr>
      </w:pPr>
      <w:r>
        <w:rPr>
          <w:i/>
          <w:iCs/>
          <w:lang w:eastAsia="en-US"/>
        </w:rPr>
        <w:t>Comments that objectives read like TR working procedures and would also require improvements</w:t>
      </w:r>
    </w:p>
    <w:p w14:paraId="5446B137" w14:textId="77777777" w:rsidR="00CE58C4" w:rsidRDefault="00CE58C4" w:rsidP="00D82FEA">
      <w:pPr>
        <w:pStyle w:val="FP"/>
        <w:keepNext/>
        <w:rPr>
          <w:i/>
          <w:iCs/>
          <w:lang w:eastAsia="en-US"/>
        </w:rPr>
      </w:pPr>
      <w:r>
        <w:rPr>
          <w:i/>
          <w:iCs/>
          <w:lang w:eastAsia="en-US"/>
        </w:rPr>
        <w:t>First objective reads like stage 1 work</w:t>
      </w:r>
    </w:p>
    <w:p w14:paraId="267539E1" w14:textId="77777777" w:rsidR="00CE58C4" w:rsidRDefault="00CE58C4" w:rsidP="00D82FEA">
      <w:pPr>
        <w:pStyle w:val="FP"/>
        <w:keepNext/>
        <w:rPr>
          <w:i/>
          <w:iCs/>
          <w:lang w:eastAsia="en-US"/>
        </w:rPr>
      </w:pPr>
      <w:r>
        <w:rPr>
          <w:i/>
          <w:iCs/>
          <w:lang w:eastAsia="en-US"/>
        </w:rPr>
        <w:t>Wanqiang (Huawei) shares the same concern, and on this non-3GPP multicast and broadcast integration to 5GC, we need more broad requirement level discussion first to consolidate what 3GPP can offer.</w:t>
      </w:r>
    </w:p>
    <w:p w14:paraId="2F6A64C0" w14:textId="77777777" w:rsidR="00CE58C4" w:rsidRDefault="00CE58C4" w:rsidP="00D82FEA">
      <w:pPr>
        <w:pStyle w:val="FP"/>
        <w:keepNext/>
        <w:rPr>
          <w:i/>
          <w:iCs/>
          <w:lang w:eastAsia="en-US"/>
        </w:rPr>
      </w:pPr>
      <w:proofErr w:type="spellStart"/>
      <w:r>
        <w:rPr>
          <w:i/>
          <w:iCs/>
          <w:lang w:eastAsia="en-US"/>
        </w:rPr>
        <w:t>Anindya</w:t>
      </w:r>
      <w:proofErr w:type="spellEnd"/>
      <w:r>
        <w:rPr>
          <w:i/>
          <w:iCs/>
          <w:lang w:eastAsia="en-US"/>
        </w:rPr>
        <w:t xml:space="preserve"> Saha (</w:t>
      </w:r>
      <w:proofErr w:type="spellStart"/>
      <w:r>
        <w:rPr>
          <w:i/>
          <w:iCs/>
          <w:lang w:eastAsia="en-US"/>
        </w:rPr>
        <w:t>SaankhyaLabs</w:t>
      </w:r>
      <w:proofErr w:type="spellEnd"/>
      <w:r>
        <w:rPr>
          <w:i/>
          <w:iCs/>
          <w:lang w:eastAsia="en-US"/>
        </w:rPr>
        <w:t>) responds to the concerns raised by Stefan (Ericsson), Miguel (Qualcomm), Dieter (Deutsche Telekom), Thomas (Nokia) and Wanqiang (Huawei).</w:t>
      </w:r>
    </w:p>
    <w:p w14:paraId="04D4CC19" w14:textId="77777777" w:rsidR="00CE58C4" w:rsidRDefault="00CE58C4" w:rsidP="00D82FEA">
      <w:pPr>
        <w:pStyle w:val="FP"/>
        <w:keepNext/>
        <w:rPr>
          <w:i/>
          <w:iCs/>
          <w:lang w:eastAsia="en-US"/>
        </w:rPr>
      </w:pPr>
      <w:r>
        <w:rPr>
          <w:i/>
          <w:iCs/>
          <w:lang w:eastAsia="en-US"/>
        </w:rPr>
        <w:t>==== Revisions Deadline ====</w:t>
      </w:r>
    </w:p>
    <w:p w14:paraId="522AFCC6" w14:textId="77777777" w:rsidR="00CE58C4" w:rsidRDefault="00CE58C4" w:rsidP="00D82FEA">
      <w:pPr>
        <w:pStyle w:val="FP"/>
        <w:keepNext/>
        <w:rPr>
          <w:i/>
          <w:iCs/>
          <w:lang w:eastAsia="en-US"/>
        </w:rPr>
      </w:pPr>
      <w:proofErr w:type="spellStart"/>
      <w:r>
        <w:rPr>
          <w:i/>
          <w:iCs/>
          <w:lang w:eastAsia="en-US"/>
        </w:rPr>
        <w:t>Anindya</w:t>
      </w:r>
      <w:proofErr w:type="spellEnd"/>
      <w:r>
        <w:rPr>
          <w:i/>
          <w:iCs/>
          <w:lang w:eastAsia="en-US"/>
        </w:rPr>
        <w:t xml:space="preserve"> Saha (</w:t>
      </w:r>
      <w:proofErr w:type="spellStart"/>
      <w:r>
        <w:rPr>
          <w:i/>
          <w:iCs/>
          <w:lang w:eastAsia="en-US"/>
        </w:rPr>
        <w:t>SaankhyaLabs</w:t>
      </w:r>
      <w:proofErr w:type="spellEnd"/>
      <w:r>
        <w:rPr>
          <w:i/>
          <w:iCs/>
          <w:lang w:eastAsia="en-US"/>
        </w:rPr>
        <w:t>) observes that the requirements and use cases for multicast/broadcast services as captured in 3GPP stage 1 document TS 22.261, TS 22.101, and TS 22.246 already allow for Interworking of non-3GPP satellite networks and non-3GPP DTT networks with 5GS.</w:t>
      </w:r>
    </w:p>
    <w:p w14:paraId="0C2F4F5D" w14:textId="77777777" w:rsidR="00CE58C4" w:rsidRDefault="00CE58C4" w:rsidP="00D82FEA">
      <w:pPr>
        <w:pStyle w:val="FP"/>
        <w:keepNext/>
        <w:rPr>
          <w:i/>
          <w:iCs/>
          <w:lang w:eastAsia="en-US"/>
        </w:rPr>
      </w:pPr>
      <w:r>
        <w:rPr>
          <w:i/>
          <w:iCs/>
          <w:lang w:eastAsia="en-US"/>
        </w:rPr>
        <w:t>Miguel (Qualcomm) objects to this SID</w:t>
      </w:r>
    </w:p>
    <w:p w14:paraId="58BB8B02" w14:textId="77777777" w:rsidR="00CE58C4" w:rsidRDefault="00CE58C4" w:rsidP="00D82FEA">
      <w:pPr>
        <w:pStyle w:val="FP"/>
        <w:keepNext/>
        <w:rPr>
          <w:i/>
          <w:iCs/>
          <w:lang w:eastAsia="en-US"/>
        </w:rPr>
      </w:pPr>
      <w:r>
        <w:rPr>
          <w:i/>
          <w:iCs/>
          <w:lang w:eastAsia="en-US"/>
        </w:rPr>
        <w:t>Stefan (Ericsson) objects to SID and restates concerns</w:t>
      </w:r>
    </w:p>
    <w:p w14:paraId="03554734" w14:textId="77777777" w:rsidR="00CE58C4" w:rsidRDefault="00CE58C4" w:rsidP="00D82FEA">
      <w:pPr>
        <w:pStyle w:val="FP"/>
        <w:keepNext/>
        <w:rPr>
          <w:i/>
          <w:iCs/>
          <w:lang w:eastAsia="en-US"/>
        </w:rPr>
      </w:pPr>
      <w:proofErr w:type="spellStart"/>
      <w:r>
        <w:rPr>
          <w:i/>
          <w:iCs/>
          <w:lang w:eastAsia="en-US"/>
        </w:rPr>
        <w:t>Anindya</w:t>
      </w:r>
      <w:proofErr w:type="spellEnd"/>
      <w:r>
        <w:rPr>
          <w:i/>
          <w:iCs/>
          <w:lang w:eastAsia="en-US"/>
        </w:rPr>
        <w:t xml:space="preserve"> Saha (</w:t>
      </w:r>
      <w:proofErr w:type="spellStart"/>
      <w:r>
        <w:rPr>
          <w:i/>
          <w:iCs/>
          <w:lang w:eastAsia="en-US"/>
        </w:rPr>
        <w:t>SaankhyaLabs</w:t>
      </w:r>
      <w:proofErr w:type="spellEnd"/>
      <w:r>
        <w:rPr>
          <w:i/>
          <w:iCs/>
          <w:lang w:eastAsia="en-US"/>
        </w:rPr>
        <w:t>) seeks detailed clarifications to the objections from Miguel (Qualcomm), and Stefan (Ericsson) citing clauses from as captured in 3GPP stage 1 documents TS 22.261 which clearly mention non-3GPP Access for Satellite Communication.</w:t>
      </w:r>
    </w:p>
    <w:p w14:paraId="0A8BF6B6" w14:textId="77777777" w:rsidR="00CE58C4" w:rsidRDefault="00CE58C4" w:rsidP="00D82FEA">
      <w:pPr>
        <w:pStyle w:val="FP"/>
        <w:keepNext/>
        <w:rPr>
          <w:i/>
          <w:iCs/>
          <w:lang w:eastAsia="en-US"/>
        </w:rPr>
      </w:pPr>
      <w:r>
        <w:rPr>
          <w:i/>
          <w:iCs/>
          <w:lang w:eastAsia="en-US"/>
        </w:rPr>
        <w:t xml:space="preserve">Dieter (Deutsche Telekom) objects to SID and replies to </w:t>
      </w:r>
      <w:proofErr w:type="spellStart"/>
      <w:r>
        <w:rPr>
          <w:i/>
          <w:iCs/>
          <w:lang w:eastAsia="en-US"/>
        </w:rPr>
        <w:t>Anindya</w:t>
      </w:r>
      <w:proofErr w:type="spellEnd"/>
      <w:r>
        <w:rPr>
          <w:i/>
          <w:iCs/>
          <w:lang w:eastAsia="en-US"/>
        </w:rPr>
        <w:t xml:space="preserve"> Saha (</w:t>
      </w:r>
      <w:proofErr w:type="spellStart"/>
      <w:r>
        <w:rPr>
          <w:i/>
          <w:iCs/>
          <w:lang w:eastAsia="en-US"/>
        </w:rPr>
        <w:t>SaankhyaLabs</w:t>
      </w:r>
      <w:proofErr w:type="spellEnd"/>
      <w:r>
        <w:rPr>
          <w:i/>
          <w:iCs/>
          <w:lang w:eastAsia="en-US"/>
        </w:rPr>
        <w:t>).</w:t>
      </w:r>
    </w:p>
    <w:p w14:paraId="699EDEF8" w14:textId="77777777" w:rsidR="00CE58C4" w:rsidRDefault="00CE58C4" w:rsidP="00D82FEA">
      <w:pPr>
        <w:pStyle w:val="FP"/>
        <w:keepNext/>
        <w:rPr>
          <w:i/>
          <w:iCs/>
          <w:lang w:eastAsia="en-US"/>
        </w:rPr>
      </w:pPr>
      <w:r>
        <w:rPr>
          <w:i/>
          <w:iCs/>
          <w:lang w:eastAsia="en-US"/>
        </w:rPr>
        <w:t xml:space="preserve">Clive Packer, </w:t>
      </w:r>
      <w:proofErr w:type="spellStart"/>
      <w:r>
        <w:rPr>
          <w:i/>
          <w:iCs/>
          <w:lang w:eastAsia="en-US"/>
        </w:rPr>
        <w:t>Ligado</w:t>
      </w:r>
      <w:proofErr w:type="spellEnd"/>
      <w:r>
        <w:rPr>
          <w:i/>
          <w:iCs/>
          <w:lang w:eastAsia="en-US"/>
        </w:rPr>
        <w:t xml:space="preserve"> Networks</w:t>
      </w:r>
    </w:p>
    <w:p w14:paraId="46FC331E" w14:textId="77777777" w:rsidR="00CE58C4" w:rsidRDefault="00CE58C4" w:rsidP="00D82FEA">
      <w:pPr>
        <w:pStyle w:val="FP"/>
        <w:keepNext/>
        <w:rPr>
          <w:i/>
          <w:iCs/>
          <w:lang w:eastAsia="en-US"/>
        </w:rPr>
      </w:pPr>
    </w:p>
    <w:p w14:paraId="5E70DAA4" w14:textId="77777777" w:rsidR="00CE58C4" w:rsidRDefault="00CE58C4" w:rsidP="00D82FEA">
      <w:pPr>
        <w:pStyle w:val="FP"/>
        <w:keepNext/>
        <w:rPr>
          <w:i/>
          <w:iCs/>
          <w:lang w:eastAsia="en-US"/>
        </w:rPr>
      </w:pPr>
      <w:r>
        <w:rPr>
          <w:i/>
          <w:iCs/>
          <w:lang w:eastAsia="en-US"/>
        </w:rPr>
        <w:t xml:space="preserve">Services such as Firmware-Over-The-Air (FOTA) might be delivered very efficiently via satellite broadcast due to the pervasive coverage provided by it. Another example of a service that may be considered part of critical infrastructure is satellite delivery of augmentation services for high precision GNSS; this is already part of the planning for automated driving in the future. Multimode, satellite-terrestrial delivery of such services is likely to optimize both the cost and the geographic coverage of such services. Apparently, there is no plan in 3GPP as yet to issue standards for satellite multicast/broadcast over </w:t>
      </w:r>
      <w:proofErr w:type="spellStart"/>
      <w:r>
        <w:rPr>
          <w:i/>
          <w:iCs/>
          <w:lang w:eastAsia="en-US"/>
        </w:rPr>
        <w:t>NBIoT</w:t>
      </w:r>
      <w:proofErr w:type="spellEnd"/>
      <w:r>
        <w:rPr>
          <w:i/>
          <w:iCs/>
          <w:lang w:eastAsia="en-US"/>
        </w:rPr>
        <w:t xml:space="preserve"> and </w:t>
      </w:r>
      <w:proofErr w:type="spellStart"/>
      <w:r>
        <w:rPr>
          <w:i/>
          <w:iCs/>
          <w:lang w:eastAsia="en-US"/>
        </w:rPr>
        <w:t>eMTC</w:t>
      </w:r>
      <w:proofErr w:type="spellEnd"/>
      <w:r>
        <w:rPr>
          <w:i/>
          <w:iCs/>
          <w:lang w:eastAsia="en-US"/>
        </w:rPr>
        <w:t xml:space="preserve"> air interfaces until Release 3GPP 18. Until such services are launched, FOTA &amp; GNSS augmentation (mentioned as examples) could be carried over a multimode 3GPP-cellular/non-3GPP-satellite broadcast network, at least as a gap filler. Therefore, it would be helpful for 3GPP to enable the proposed work.</w:t>
      </w:r>
    </w:p>
    <w:p w14:paraId="2A219519" w14:textId="77777777" w:rsidR="00CE58C4" w:rsidRDefault="00CE58C4" w:rsidP="00D82FEA">
      <w:pPr>
        <w:pStyle w:val="FP"/>
        <w:keepNext/>
        <w:rPr>
          <w:i/>
          <w:iCs/>
          <w:lang w:eastAsia="en-US"/>
        </w:rPr>
      </w:pPr>
      <w:proofErr w:type="spellStart"/>
      <w:r>
        <w:rPr>
          <w:i/>
          <w:iCs/>
          <w:lang w:eastAsia="en-US"/>
        </w:rPr>
        <w:t>Anindya</w:t>
      </w:r>
      <w:proofErr w:type="spellEnd"/>
      <w:r>
        <w:rPr>
          <w:i/>
          <w:iCs/>
          <w:lang w:eastAsia="en-US"/>
        </w:rPr>
        <w:t xml:space="preserve"> Saha (</w:t>
      </w:r>
      <w:proofErr w:type="spellStart"/>
      <w:r>
        <w:rPr>
          <w:i/>
          <w:iCs/>
          <w:lang w:eastAsia="en-US"/>
        </w:rPr>
        <w:t>SaankhyaLabs</w:t>
      </w:r>
      <w:proofErr w:type="spellEnd"/>
      <w:r>
        <w:rPr>
          <w:i/>
          <w:iCs/>
          <w:lang w:eastAsia="en-US"/>
        </w:rPr>
        <w:t>) responds to objections raised by Dieter (Deutsche Telekom) and observes that the TS 22.261 (3GPP Stage 1 Requirements) has been misunderstood with respect to the proposed SID objectives.</w:t>
      </w:r>
    </w:p>
    <w:p w14:paraId="6E12C7D7" w14:textId="77777777" w:rsidR="00CE58C4" w:rsidRDefault="00CE58C4" w:rsidP="00D82FEA">
      <w:pPr>
        <w:pStyle w:val="FP"/>
        <w:keepNext/>
        <w:rPr>
          <w:i/>
          <w:iCs/>
          <w:lang w:eastAsia="en-US"/>
        </w:rPr>
      </w:pPr>
      <w:r>
        <w:rPr>
          <w:i/>
          <w:iCs/>
          <w:lang w:eastAsia="en-US"/>
        </w:rPr>
        <w:t>==== Comments Deadline ====</w:t>
      </w:r>
    </w:p>
    <w:p w14:paraId="72476922" w14:textId="77777777" w:rsidR="00CE58C4" w:rsidRDefault="00CE58C4" w:rsidP="00D82FEA">
      <w:pPr>
        <w:pStyle w:val="FP"/>
        <w:keepNext/>
        <w:rPr>
          <w:i/>
          <w:iCs/>
          <w:lang w:eastAsia="en-US"/>
        </w:rPr>
      </w:pPr>
      <w:r>
        <w:rPr>
          <w:i/>
          <w:iCs/>
          <w:lang w:eastAsia="en-US"/>
        </w:rPr>
        <w:t>Pranav (IIT Bombay) supports the SID and replies to Dieter (Deutsche</w:t>
      </w:r>
    </w:p>
    <w:p w14:paraId="682655FD" w14:textId="77777777" w:rsidR="00CE58C4" w:rsidRDefault="00CE58C4" w:rsidP="00D82FEA">
      <w:pPr>
        <w:pStyle w:val="FP"/>
        <w:keepNext/>
        <w:rPr>
          <w:i/>
          <w:iCs/>
          <w:lang w:eastAsia="en-US"/>
        </w:rPr>
      </w:pPr>
      <w:r>
        <w:rPr>
          <w:i/>
          <w:iCs/>
          <w:lang w:eastAsia="en-US"/>
        </w:rPr>
        <w:t>Telekom)</w:t>
      </w:r>
    </w:p>
    <w:p w14:paraId="06432A73" w14:textId="77777777" w:rsidR="00CE58C4" w:rsidRDefault="00CE58C4" w:rsidP="00D82FEA">
      <w:pPr>
        <w:pStyle w:val="FP"/>
        <w:keepNext/>
        <w:rPr>
          <w:i/>
          <w:iCs/>
          <w:lang w:eastAsia="en-US"/>
        </w:rPr>
      </w:pPr>
      <w:proofErr w:type="spellStart"/>
      <w:r>
        <w:rPr>
          <w:i/>
          <w:iCs/>
          <w:lang w:eastAsia="en-US"/>
        </w:rPr>
        <w:t>Anindya</w:t>
      </w:r>
      <w:proofErr w:type="spellEnd"/>
      <w:r>
        <w:rPr>
          <w:i/>
          <w:iCs/>
          <w:lang w:eastAsia="en-US"/>
        </w:rPr>
        <w:t xml:space="preserve"> Saha (</w:t>
      </w:r>
      <w:proofErr w:type="spellStart"/>
      <w:r>
        <w:rPr>
          <w:i/>
          <w:iCs/>
          <w:lang w:eastAsia="en-US"/>
        </w:rPr>
        <w:t>SaankhyaLabs</w:t>
      </w:r>
      <w:proofErr w:type="spellEnd"/>
      <w:r>
        <w:rPr>
          <w:i/>
          <w:iCs/>
          <w:lang w:eastAsia="en-US"/>
        </w:rPr>
        <w:t>) provides a revision r01 of the SID based on the comments received.</w:t>
      </w:r>
    </w:p>
    <w:p w14:paraId="3ADB570E" w14:textId="77777777" w:rsidR="00CE58C4" w:rsidRDefault="00CE58C4" w:rsidP="00D82FEA">
      <w:pPr>
        <w:pStyle w:val="FP"/>
        <w:keepNext/>
        <w:rPr>
          <w:i/>
          <w:iCs/>
          <w:lang w:eastAsia="en-US"/>
        </w:rPr>
      </w:pPr>
      <w:proofErr w:type="spellStart"/>
      <w:r>
        <w:rPr>
          <w:i/>
          <w:iCs/>
          <w:lang w:eastAsia="en-US"/>
        </w:rPr>
        <w:t>Anindya</w:t>
      </w:r>
      <w:proofErr w:type="spellEnd"/>
      <w:r>
        <w:rPr>
          <w:i/>
          <w:iCs/>
          <w:lang w:eastAsia="en-US"/>
        </w:rPr>
        <w:t xml:space="preserve"> Saha (</w:t>
      </w:r>
      <w:proofErr w:type="spellStart"/>
      <w:r>
        <w:rPr>
          <w:i/>
          <w:iCs/>
          <w:lang w:eastAsia="en-US"/>
        </w:rPr>
        <w:t>SaankhyaLabs</w:t>
      </w:r>
      <w:proofErr w:type="spellEnd"/>
      <w:r>
        <w:rPr>
          <w:i/>
          <w:iCs/>
          <w:lang w:eastAsia="en-US"/>
        </w:rPr>
        <w:t>) provides a revision r02 of the SID and seeks feedback.</w:t>
      </w:r>
    </w:p>
    <w:p w14:paraId="3E9F8662" w14:textId="77777777" w:rsidR="00CE58C4" w:rsidRDefault="00CE58C4" w:rsidP="00D82FEA">
      <w:pPr>
        <w:pStyle w:val="FP"/>
        <w:keepNext/>
        <w:rPr>
          <w:i/>
          <w:iCs/>
          <w:lang w:eastAsia="en-US"/>
        </w:rPr>
      </w:pPr>
      <w:proofErr w:type="spellStart"/>
      <w:r>
        <w:rPr>
          <w:i/>
          <w:iCs/>
          <w:lang w:eastAsia="en-US"/>
        </w:rPr>
        <w:t>Anindya</w:t>
      </w:r>
      <w:proofErr w:type="spellEnd"/>
      <w:r>
        <w:rPr>
          <w:i/>
          <w:iCs/>
          <w:lang w:eastAsia="en-US"/>
        </w:rPr>
        <w:t xml:space="preserve"> Saha (</w:t>
      </w:r>
      <w:proofErr w:type="spellStart"/>
      <w:r>
        <w:rPr>
          <w:i/>
          <w:iCs/>
          <w:lang w:eastAsia="en-US"/>
        </w:rPr>
        <w:t>SaankhyaLabs</w:t>
      </w:r>
      <w:proofErr w:type="spellEnd"/>
      <w:r>
        <w:rPr>
          <w:i/>
          <w:iCs/>
          <w:lang w:eastAsia="en-US"/>
        </w:rPr>
        <w:t>) provides a revision r03 of the SID and seeks feedback.</w:t>
      </w:r>
    </w:p>
    <w:p w14:paraId="74C86F93" w14:textId="37471FE6" w:rsidR="00D82FEA" w:rsidRDefault="00D82FEA" w:rsidP="00D82FEA">
      <w:pPr>
        <w:pStyle w:val="FP"/>
        <w:keepNext/>
        <w:rPr>
          <w:i/>
          <w:iCs/>
          <w:lang w:eastAsia="en-US"/>
        </w:rPr>
      </w:pPr>
    </w:p>
    <w:p w14:paraId="486D57D5" w14:textId="77777777" w:rsidR="00D82FEA" w:rsidRDefault="00D82FEA" w:rsidP="00D82FEA">
      <w:pPr>
        <w:keepNext/>
        <w:rPr>
          <w:b/>
          <w:bCs/>
          <w:lang w:eastAsia="en-US"/>
        </w:rPr>
      </w:pPr>
      <w:r>
        <w:rPr>
          <w:b/>
          <w:bCs/>
          <w:lang w:eastAsia="en-US"/>
        </w:rPr>
        <w:t>Comment:</w:t>
      </w:r>
    </w:p>
    <w:p w14:paraId="04458601" w14:textId="417C8065" w:rsidR="00D82FEA" w:rsidRDefault="00D82FEA" w:rsidP="00D82FEA">
      <w:pPr>
        <w:keepNext/>
        <w:rPr>
          <w:lang w:eastAsia="en-US"/>
        </w:rPr>
      </w:pPr>
      <w:r>
        <w:rPr>
          <w:lang w:eastAsia="en-US"/>
        </w:rPr>
        <w:t xml:space="preserve">Revision of (Postponed) </w:t>
      </w:r>
      <w:r w:rsidR="00B61F97" w:rsidRPr="00B61F97">
        <w:rPr>
          <w:color w:val="0000FF"/>
          <w:lang w:eastAsia="en-US"/>
        </w:rPr>
        <w:t>S2-2107129</w:t>
      </w:r>
      <w:r>
        <w:rPr>
          <w:lang w:eastAsia="en-US"/>
        </w:rPr>
        <w:t xml:space="preserve"> from S2#147E</w:t>
      </w:r>
    </w:p>
    <w:p w14:paraId="25CF62EB" w14:textId="77777777" w:rsidR="00D82FEA" w:rsidRPr="00A555C2" w:rsidRDefault="00D82FEA" w:rsidP="00D82FEA">
      <w:pPr>
        <w:keepNext/>
        <w:rPr>
          <w:b/>
          <w:bCs/>
          <w:lang w:eastAsia="en-US"/>
        </w:rPr>
      </w:pPr>
      <w:r w:rsidRPr="00A555C2">
        <w:rPr>
          <w:b/>
          <w:bCs/>
          <w:lang w:eastAsia="en-US"/>
        </w:rPr>
        <w:t>Discussion and conclusion:</w:t>
      </w:r>
    </w:p>
    <w:p w14:paraId="65A8B09E" w14:textId="3AC9FA3E" w:rsidR="000B0067" w:rsidRDefault="000B0067" w:rsidP="00D82FEA">
      <w:pPr>
        <w:rPr>
          <w:lang w:eastAsia="en-US"/>
        </w:rPr>
      </w:pPr>
      <w:proofErr w:type="spellStart"/>
      <w:r>
        <w:rPr>
          <w:lang w:eastAsia="en-US"/>
        </w:rPr>
        <w:t>Saankhya</w:t>
      </w:r>
      <w:proofErr w:type="spellEnd"/>
      <w:r>
        <w:rPr>
          <w:lang w:eastAsia="en-US"/>
        </w:rPr>
        <w:t xml:space="preserve"> Labs provided </w:t>
      </w:r>
      <w:r w:rsidRPr="000B0067">
        <w:rPr>
          <w:color w:val="0000FF"/>
          <w:lang w:eastAsia="en-US"/>
        </w:rPr>
        <w:t>S2-210857</w:t>
      </w:r>
      <w:r>
        <w:rPr>
          <w:color w:val="0000FF"/>
          <w:lang w:eastAsia="en-US"/>
        </w:rPr>
        <w:t>5</w:t>
      </w:r>
      <w:r w:rsidRPr="000B0067">
        <w:rPr>
          <w:color w:val="0000FF"/>
          <w:lang w:eastAsia="en-US"/>
        </w:rPr>
        <w:t>r0</w:t>
      </w:r>
      <w:r>
        <w:rPr>
          <w:color w:val="0000FF"/>
          <w:lang w:eastAsia="en-US"/>
        </w:rPr>
        <w:t>3</w:t>
      </w:r>
      <w:r>
        <w:t xml:space="preserve"> and reported that there were objections to this and asked for the reasons for the objections</w:t>
      </w:r>
      <w:r>
        <w:rPr>
          <w:lang w:eastAsia="en-US"/>
        </w:rPr>
        <w:t xml:space="preserve">. Nokia questioned the requirements behind this WID and added that the objectives are unclear and objected to this. </w:t>
      </w:r>
      <w:proofErr w:type="spellStart"/>
      <w:r>
        <w:rPr>
          <w:lang w:eastAsia="en-US"/>
        </w:rPr>
        <w:t>Ligado</w:t>
      </w:r>
      <w:proofErr w:type="spellEnd"/>
      <w:r>
        <w:rPr>
          <w:lang w:eastAsia="en-US"/>
        </w:rPr>
        <w:t xml:space="preserve"> commented that there are already a number of non-3GPP deployments and considered this interworking important. Ericsson agreed with Nokia that the formulation of the objectives is unclear and added that there are a number of technologies which do not require MBS and a SID should not be defined only to do a Gap analysis. Qualcomm sustained their objection. IIT Bombay commented that the study would allow non-3GPP Satellite access to interwork with 5MBS and believed the requirements can be extracted from TS 22.261. </w:t>
      </w:r>
      <w:proofErr w:type="spellStart"/>
      <w:r>
        <w:rPr>
          <w:lang w:eastAsia="en-US"/>
        </w:rPr>
        <w:t>Saankhya</w:t>
      </w:r>
      <w:proofErr w:type="spellEnd"/>
      <w:r>
        <w:rPr>
          <w:lang w:eastAsia="en-US"/>
        </w:rPr>
        <w:t xml:space="preserve"> Labs agreed to take this into SA WG1 to clarify the requirements. This was then </w:t>
      </w:r>
      <w:r w:rsidRPr="000B0067">
        <w:rPr>
          <w:color w:val="0000FF"/>
          <w:lang w:eastAsia="en-US"/>
        </w:rPr>
        <w:t>noted</w:t>
      </w:r>
      <w:r>
        <w:rPr>
          <w:lang w:eastAsia="en-US"/>
        </w:rPr>
        <w:t>.</w:t>
      </w:r>
    </w:p>
    <w:p w14:paraId="7191F3C6" w14:textId="77777777" w:rsidR="000B0067" w:rsidRDefault="000B0067" w:rsidP="00D82FEA">
      <w:pPr>
        <w:rPr>
          <w:lang w:eastAsia="en-US"/>
        </w:rPr>
      </w:pPr>
    </w:p>
    <w:p w14:paraId="1AD888AB" w14:textId="37AC1AC9" w:rsidR="00D82FEA" w:rsidRDefault="00B61F97" w:rsidP="00D82FEA">
      <w:pPr>
        <w:keepNext/>
        <w:pBdr>
          <w:top w:val="single" w:sz="4" w:space="1" w:color="auto"/>
        </w:pBdr>
        <w:rPr>
          <w:lang w:eastAsia="en-US"/>
        </w:rPr>
      </w:pPr>
      <w:r w:rsidRPr="00B61F97">
        <w:rPr>
          <w:color w:val="0000FF"/>
          <w:lang w:eastAsia="en-US"/>
        </w:rPr>
        <w:lastRenderedPageBreak/>
        <w:t>S2-2108609</w:t>
      </w:r>
      <w:r w:rsidR="00D82FEA">
        <w:rPr>
          <w:lang w:eastAsia="en-US"/>
        </w:rPr>
        <w:t xml:space="preserve"> (SID NEW) Study on Enhancement of Network Slicing Phase 3 . (Source: ZTE, LG Electronics, Samsung, Alibaba, Apple, AT&amp;T, CATT, China Telecom, China Unicom, </w:t>
      </w:r>
      <w:proofErr w:type="spellStart"/>
      <w:r w:rsidR="00D82FEA">
        <w:rPr>
          <w:lang w:eastAsia="en-US"/>
        </w:rPr>
        <w:t>Convida</w:t>
      </w:r>
      <w:proofErr w:type="spellEnd"/>
      <w:r w:rsidR="00D82FEA">
        <w:rPr>
          <w:lang w:eastAsia="en-US"/>
        </w:rPr>
        <w:t xml:space="preserve"> Wireless LLC, Ericsson, Intel, </w:t>
      </w:r>
      <w:proofErr w:type="spellStart"/>
      <w:r w:rsidR="00D82FEA">
        <w:rPr>
          <w:lang w:eastAsia="en-US"/>
        </w:rPr>
        <w:t>InterDigital</w:t>
      </w:r>
      <w:proofErr w:type="spellEnd"/>
      <w:r w:rsidR="00D82FEA">
        <w:rPr>
          <w:lang w:eastAsia="en-US"/>
        </w:rPr>
        <w:t xml:space="preserve">, KDDI, Lenovo, </w:t>
      </w:r>
      <w:proofErr w:type="spellStart"/>
      <w:r w:rsidR="00D82FEA">
        <w:rPr>
          <w:lang w:eastAsia="en-US"/>
        </w:rPr>
        <w:t>Matrixx</w:t>
      </w:r>
      <w:proofErr w:type="spellEnd"/>
      <w:r w:rsidR="00D82FEA">
        <w:rPr>
          <w:lang w:eastAsia="en-US"/>
        </w:rPr>
        <w:t>, MITRE, Motorola Mobility, NEC , Nokia, Nokia Shanghai Bell , NTT Docomo, OPPO, Oracle, Orang)</w:t>
      </w:r>
    </w:p>
    <w:p w14:paraId="7FFFC5A2" w14:textId="77777777" w:rsidR="00D82FEA" w:rsidRPr="00D82FEA" w:rsidRDefault="00D82FEA" w:rsidP="00D82FEA">
      <w:pPr>
        <w:pStyle w:val="FP"/>
        <w:keepNext/>
        <w:rPr>
          <w:b/>
          <w:bCs/>
          <w:i/>
          <w:iCs/>
        </w:rPr>
      </w:pPr>
      <w:r w:rsidRPr="00D82FEA">
        <w:rPr>
          <w:b/>
          <w:bCs/>
          <w:i/>
          <w:iCs/>
        </w:rPr>
        <w:t>e-mail comments:</w:t>
      </w:r>
    </w:p>
    <w:p w14:paraId="0C91A31F" w14:textId="77777777" w:rsidR="00CE58C4" w:rsidRDefault="00CE58C4" w:rsidP="00D82FEA">
      <w:pPr>
        <w:pStyle w:val="FP"/>
        <w:keepNext/>
        <w:rPr>
          <w:i/>
          <w:iCs/>
          <w:lang w:eastAsia="en-US"/>
        </w:rPr>
      </w:pPr>
      <w:r>
        <w:rPr>
          <w:i/>
          <w:iCs/>
          <w:lang w:eastAsia="en-US"/>
        </w:rPr>
        <w:t>Antoine (Orange): Obj. 7 needs to be clarified .</w:t>
      </w:r>
    </w:p>
    <w:p w14:paraId="027E4B1F"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 xml:space="preserve"> (ZTE) response and provides r01</w:t>
      </w:r>
    </w:p>
    <w:p w14:paraId="73094E96" w14:textId="77777777" w:rsidR="00CE58C4" w:rsidRDefault="00CE58C4" w:rsidP="00D82FEA">
      <w:pPr>
        <w:pStyle w:val="FP"/>
        <w:keepNext/>
        <w:rPr>
          <w:i/>
          <w:iCs/>
          <w:lang w:eastAsia="en-US"/>
        </w:rPr>
      </w:pPr>
      <w:r>
        <w:rPr>
          <w:i/>
          <w:iCs/>
          <w:lang w:eastAsia="en-US"/>
        </w:rPr>
        <w:t xml:space="preserve">Patrice (Huawei) comments on the updated r01, with the following considerations. We can likely accept WT1 with some refinements, we object to WT4.2 as it is </w:t>
      </w:r>
      <w:proofErr w:type="spellStart"/>
      <w:r>
        <w:rPr>
          <w:i/>
          <w:iCs/>
          <w:lang w:eastAsia="en-US"/>
        </w:rPr>
        <w:t>irrealistic</w:t>
      </w:r>
      <w:proofErr w:type="spellEnd"/>
      <w:r>
        <w:rPr>
          <w:i/>
          <w:iCs/>
          <w:lang w:eastAsia="en-US"/>
        </w:rPr>
        <w:t xml:space="preserve"> as proposed. We object to WT5 as the (unclear) justification requires either GSMA input, SA1 requirements, or should be done in </w:t>
      </w:r>
      <w:proofErr w:type="spellStart"/>
      <w:r>
        <w:rPr>
          <w:i/>
          <w:iCs/>
          <w:lang w:eastAsia="en-US"/>
        </w:rPr>
        <w:t>eUEPO</w:t>
      </w:r>
      <w:proofErr w:type="spellEnd"/>
      <w:r>
        <w:rPr>
          <w:i/>
          <w:iCs/>
          <w:lang w:eastAsia="en-US"/>
        </w:rPr>
        <w:t xml:space="preserve">. We have concerns with WT7, especially the lack of </w:t>
      </w:r>
      <w:r>
        <w:rPr>
          <w:i/>
          <w:iCs/>
          <w:lang w:eastAsia="en-US"/>
        </w:rPr>
        <w:lastRenderedPageBreak/>
        <w:t>SA1 service requirements, and the current WT7 could be acceptable if the additional SA1 requirements can be clearly identified. Further minor updates are indicated in the comments.</w:t>
      </w:r>
    </w:p>
    <w:p w14:paraId="1C842000" w14:textId="77777777" w:rsidR="00CE58C4" w:rsidRDefault="00CE58C4" w:rsidP="00D82FEA">
      <w:pPr>
        <w:pStyle w:val="FP"/>
        <w:keepNext/>
        <w:rPr>
          <w:i/>
          <w:iCs/>
          <w:lang w:eastAsia="en-US"/>
        </w:rPr>
      </w:pPr>
      <w:r>
        <w:rPr>
          <w:i/>
          <w:iCs/>
          <w:lang w:eastAsia="en-US"/>
        </w:rPr>
        <w:t>Myungjune (LGE) replies to Patrice (Huawei) on WT7</w:t>
      </w:r>
    </w:p>
    <w:p w14:paraId="25262D65" w14:textId="77777777" w:rsidR="00CE58C4" w:rsidRDefault="00CE58C4" w:rsidP="00D82FEA">
      <w:pPr>
        <w:pStyle w:val="FP"/>
        <w:keepNext/>
        <w:rPr>
          <w:i/>
          <w:iCs/>
          <w:lang w:eastAsia="en-US"/>
        </w:rPr>
      </w:pPr>
      <w:r>
        <w:rPr>
          <w:i/>
          <w:iCs/>
          <w:lang w:eastAsia="en-US"/>
        </w:rPr>
        <w:t xml:space="preserve">Alessio(Nokia) supports the r01 by </w:t>
      </w:r>
      <w:proofErr w:type="spellStart"/>
      <w:r>
        <w:rPr>
          <w:i/>
          <w:iCs/>
          <w:lang w:eastAsia="en-US"/>
        </w:rPr>
        <w:t>Jinguo</w:t>
      </w:r>
      <w:proofErr w:type="spellEnd"/>
      <w:r>
        <w:rPr>
          <w:i/>
          <w:iCs/>
          <w:lang w:eastAsia="en-US"/>
        </w:rPr>
        <w:t xml:space="preserve"> with small changes</w:t>
      </w:r>
    </w:p>
    <w:p w14:paraId="70AA3787" w14:textId="77777777" w:rsidR="00CE58C4" w:rsidRDefault="00CE58C4" w:rsidP="00D82FEA">
      <w:pPr>
        <w:pStyle w:val="FP"/>
        <w:keepNext/>
        <w:rPr>
          <w:i/>
          <w:iCs/>
          <w:lang w:eastAsia="en-US"/>
        </w:rPr>
      </w:pPr>
      <w:r>
        <w:rPr>
          <w:i/>
          <w:iCs/>
          <w:lang w:eastAsia="en-US"/>
        </w:rPr>
        <w:t>Kundan (NEC) does not support 4.2 in r01which has lot of system/RAN impact.</w:t>
      </w:r>
    </w:p>
    <w:p w14:paraId="0A53CCDE" w14:textId="77777777" w:rsidR="00CE58C4" w:rsidRDefault="00CE58C4" w:rsidP="00D82FEA">
      <w:pPr>
        <w:pStyle w:val="FP"/>
        <w:keepNext/>
        <w:rPr>
          <w:i/>
          <w:iCs/>
          <w:lang w:eastAsia="en-US"/>
        </w:rPr>
      </w:pPr>
      <w:proofErr w:type="spellStart"/>
      <w:r>
        <w:rPr>
          <w:i/>
          <w:iCs/>
          <w:lang w:eastAsia="en-US"/>
        </w:rPr>
        <w:t>alessio</w:t>
      </w:r>
      <w:proofErr w:type="spellEnd"/>
      <w:r>
        <w:rPr>
          <w:i/>
          <w:iCs/>
          <w:lang w:eastAsia="en-US"/>
        </w:rPr>
        <w:t>(Nokia) comments</w:t>
      </w:r>
    </w:p>
    <w:p w14:paraId="7A74C75F" w14:textId="77777777" w:rsidR="00CE58C4" w:rsidRDefault="00CE58C4" w:rsidP="00D82FEA">
      <w:pPr>
        <w:pStyle w:val="FP"/>
        <w:keepNext/>
        <w:rPr>
          <w:i/>
          <w:iCs/>
          <w:lang w:eastAsia="en-US"/>
        </w:rPr>
      </w:pPr>
      <w:r>
        <w:rPr>
          <w:i/>
          <w:iCs/>
          <w:lang w:eastAsia="en-US"/>
        </w:rPr>
        <w:t>Kundan (NEC) responds to Alessio</w:t>
      </w:r>
    </w:p>
    <w:p w14:paraId="54C6E6D8" w14:textId="77777777" w:rsidR="00CE58C4" w:rsidRDefault="00CE58C4" w:rsidP="00D82FEA">
      <w:pPr>
        <w:pStyle w:val="FP"/>
        <w:keepNext/>
        <w:rPr>
          <w:i/>
          <w:iCs/>
          <w:lang w:eastAsia="en-US"/>
        </w:rPr>
      </w:pPr>
      <w:proofErr w:type="spellStart"/>
      <w:r>
        <w:rPr>
          <w:i/>
          <w:iCs/>
          <w:lang w:eastAsia="en-US"/>
        </w:rPr>
        <w:t>alessio</w:t>
      </w:r>
      <w:proofErr w:type="spellEnd"/>
      <w:r>
        <w:rPr>
          <w:i/>
          <w:iCs/>
          <w:lang w:eastAsia="en-US"/>
        </w:rPr>
        <w:t>(Nokia) comments this will need to work only for UEs that are capable of simultaneous registrations.... i.e. with dual RX/TX.</w:t>
      </w:r>
    </w:p>
    <w:p w14:paraId="266DC28F" w14:textId="77777777" w:rsidR="00CE58C4" w:rsidRDefault="00CE58C4" w:rsidP="00D82FEA">
      <w:pPr>
        <w:pStyle w:val="FP"/>
        <w:keepNext/>
        <w:rPr>
          <w:i/>
          <w:iCs/>
          <w:lang w:eastAsia="en-US"/>
        </w:rPr>
      </w:pPr>
      <w:r>
        <w:rPr>
          <w:i/>
          <w:iCs/>
          <w:lang w:eastAsia="en-US"/>
        </w:rPr>
        <w:t>Srisakul (NTT DOCOMO) comments and suggests some minor change in WT1.</w:t>
      </w:r>
    </w:p>
    <w:p w14:paraId="7D656D03"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(ZTE) response</w:t>
      </w:r>
    </w:p>
    <w:p w14:paraId="158D5D6A" w14:textId="77777777" w:rsidR="00CE58C4" w:rsidRDefault="00CE58C4" w:rsidP="00D82FEA">
      <w:pPr>
        <w:pStyle w:val="FP"/>
        <w:keepNext/>
        <w:rPr>
          <w:i/>
          <w:iCs/>
          <w:lang w:eastAsia="en-US"/>
        </w:rPr>
      </w:pPr>
      <w:r>
        <w:rPr>
          <w:i/>
          <w:iCs/>
          <w:lang w:eastAsia="en-US"/>
        </w:rPr>
        <w:t>Patrice (Huawei) thanks Myungjune for his clarification and proposes an update to WT7 accordingly.</w:t>
      </w:r>
    </w:p>
    <w:p w14:paraId="615C4411" w14:textId="77777777" w:rsidR="00CE58C4" w:rsidRDefault="00CE58C4" w:rsidP="00D82FEA">
      <w:pPr>
        <w:pStyle w:val="FP"/>
        <w:keepNext/>
        <w:rPr>
          <w:i/>
          <w:iCs/>
          <w:lang w:eastAsia="en-US"/>
        </w:rPr>
      </w:pPr>
      <w:r>
        <w:rPr>
          <w:i/>
          <w:iCs/>
          <w:lang w:eastAsia="en-US"/>
        </w:rPr>
        <w:t xml:space="preserve">Patrice (Huawei) comments on </w:t>
      </w:r>
      <w:proofErr w:type="spellStart"/>
      <w:r>
        <w:rPr>
          <w:i/>
          <w:iCs/>
          <w:lang w:eastAsia="en-US"/>
        </w:rPr>
        <w:t>Jinguo</w:t>
      </w:r>
      <w:proofErr w:type="spellEnd"/>
      <w:r>
        <w:rPr>
          <w:i/>
          <w:iCs/>
          <w:lang w:eastAsia="en-US"/>
        </w:rPr>
        <w:t xml:space="preserve"> (ZTE)'s rewording.</w:t>
      </w:r>
    </w:p>
    <w:p w14:paraId="08CFEAB1"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(ZTE) provides r02.</w:t>
      </w:r>
    </w:p>
    <w:p w14:paraId="41D541DF" w14:textId="77777777" w:rsidR="00CE58C4" w:rsidRDefault="00CE58C4" w:rsidP="00D82FEA">
      <w:pPr>
        <w:pStyle w:val="FP"/>
        <w:keepNext/>
        <w:rPr>
          <w:i/>
          <w:iCs/>
          <w:lang w:eastAsia="en-US"/>
        </w:rPr>
      </w:pPr>
      <w:r>
        <w:rPr>
          <w:i/>
          <w:iCs/>
          <w:lang w:eastAsia="en-US"/>
        </w:rPr>
        <w:t>Ashok (Samsung) comments on WT1</w:t>
      </w:r>
    </w:p>
    <w:p w14:paraId="7A758EDF" w14:textId="77777777" w:rsidR="00CE58C4" w:rsidRDefault="00CE58C4" w:rsidP="00D82FEA">
      <w:pPr>
        <w:pStyle w:val="FP"/>
        <w:keepNext/>
        <w:rPr>
          <w:i/>
          <w:iCs/>
          <w:lang w:eastAsia="en-US"/>
        </w:rPr>
      </w:pPr>
      <w:r>
        <w:rPr>
          <w:i/>
          <w:iCs/>
          <w:lang w:eastAsia="en-US"/>
        </w:rPr>
        <w:t>Peter Hedman (Ericsson) provides comments.</w:t>
      </w:r>
    </w:p>
    <w:p w14:paraId="4024963E" w14:textId="77777777" w:rsidR="00CE58C4" w:rsidRDefault="00CE58C4" w:rsidP="00D82FEA">
      <w:pPr>
        <w:pStyle w:val="FP"/>
        <w:keepNext/>
        <w:rPr>
          <w:i/>
          <w:iCs/>
          <w:lang w:eastAsia="en-US"/>
        </w:rPr>
      </w:pPr>
      <w:r>
        <w:rPr>
          <w:i/>
          <w:iCs/>
          <w:lang w:eastAsia="en-US"/>
        </w:rPr>
        <w:t>Alessio(Nokia) supports the wording and comments by Peter(</w:t>
      </w:r>
      <w:proofErr w:type="spellStart"/>
      <w:r>
        <w:rPr>
          <w:i/>
          <w:iCs/>
          <w:lang w:eastAsia="en-US"/>
        </w:rPr>
        <w:t>ericsson</w:t>
      </w:r>
      <w:proofErr w:type="spellEnd"/>
      <w:r>
        <w:rPr>
          <w:i/>
          <w:iCs/>
          <w:lang w:eastAsia="en-US"/>
        </w:rPr>
        <w:t>)</w:t>
      </w:r>
    </w:p>
    <w:p w14:paraId="06122EA8"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(ZTE) provides r03</w:t>
      </w:r>
    </w:p>
    <w:p w14:paraId="1B67137E" w14:textId="77777777" w:rsidR="00CE58C4" w:rsidRDefault="00CE58C4" w:rsidP="00D82FEA">
      <w:pPr>
        <w:pStyle w:val="FP"/>
        <w:keepNext/>
        <w:rPr>
          <w:i/>
          <w:iCs/>
          <w:lang w:eastAsia="en-US"/>
        </w:rPr>
      </w:pPr>
      <w:r>
        <w:rPr>
          <w:i/>
          <w:iCs/>
          <w:lang w:eastAsia="en-US"/>
        </w:rPr>
        <w:t>Chia-Lin (MediaTek) provides the comments and ask to remove Obj. 7.</w:t>
      </w:r>
    </w:p>
    <w:p w14:paraId="789C3AEA" w14:textId="77777777" w:rsidR="00CE58C4" w:rsidRDefault="00CE58C4" w:rsidP="00D82FEA">
      <w:pPr>
        <w:pStyle w:val="FP"/>
        <w:keepNext/>
        <w:rPr>
          <w:i/>
          <w:iCs/>
          <w:lang w:eastAsia="en-US"/>
        </w:rPr>
      </w:pPr>
      <w:proofErr w:type="spellStart"/>
      <w:r>
        <w:rPr>
          <w:i/>
          <w:iCs/>
          <w:lang w:eastAsia="en-US"/>
        </w:rPr>
        <w:t>alessio</w:t>
      </w:r>
      <w:proofErr w:type="spellEnd"/>
      <w:r>
        <w:rPr>
          <w:i/>
          <w:iCs/>
          <w:lang w:eastAsia="en-US"/>
        </w:rPr>
        <w:t>(Nokia) cannot live with removal of 4.2</w:t>
      </w:r>
    </w:p>
    <w:p w14:paraId="6A5C4517"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(ZTE) response and think WT4.2 is out of scope this study.</w:t>
      </w:r>
    </w:p>
    <w:p w14:paraId="7B908BF5" w14:textId="77777777" w:rsidR="00CE58C4" w:rsidRDefault="00CE58C4" w:rsidP="00D82FEA">
      <w:pPr>
        <w:pStyle w:val="FP"/>
        <w:keepNext/>
        <w:rPr>
          <w:i/>
          <w:iCs/>
          <w:lang w:eastAsia="en-US"/>
        </w:rPr>
      </w:pPr>
      <w:r>
        <w:rPr>
          <w:i/>
          <w:iCs/>
          <w:lang w:eastAsia="en-US"/>
        </w:rPr>
        <w:t>Genadi (Lenovo) comments on WT1 in r03.</w:t>
      </w:r>
    </w:p>
    <w:p w14:paraId="4BC6B3E2" w14:textId="77777777" w:rsidR="00CE58C4" w:rsidRDefault="00CE58C4" w:rsidP="00D82FEA">
      <w:pPr>
        <w:pStyle w:val="FP"/>
        <w:keepNext/>
        <w:rPr>
          <w:i/>
          <w:iCs/>
          <w:lang w:eastAsia="en-US"/>
        </w:rPr>
      </w:pPr>
      <w:r>
        <w:rPr>
          <w:i/>
          <w:iCs/>
          <w:lang w:eastAsia="en-US"/>
        </w:rPr>
        <w:t xml:space="preserve">Patrice (Huawei) thanks </w:t>
      </w:r>
      <w:proofErr w:type="spellStart"/>
      <w:r>
        <w:rPr>
          <w:i/>
          <w:iCs/>
          <w:lang w:eastAsia="en-US"/>
        </w:rPr>
        <w:t>Jinguo</w:t>
      </w:r>
      <w:proofErr w:type="spellEnd"/>
      <w:r>
        <w:rPr>
          <w:i/>
          <w:iCs/>
          <w:lang w:eastAsia="en-US"/>
        </w:rPr>
        <w:t xml:space="preserve"> (ZTE) for the update, which is mostly fine except that objective 5 needs to be removed.</w:t>
      </w:r>
    </w:p>
    <w:p w14:paraId="7C7DC92F"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(ZTE) replies to Genadi (Lenovo).</w:t>
      </w:r>
    </w:p>
    <w:p w14:paraId="7E03E74B" w14:textId="77777777" w:rsidR="00CE58C4" w:rsidRDefault="00CE58C4" w:rsidP="00D82FEA">
      <w:pPr>
        <w:pStyle w:val="FP"/>
        <w:keepNext/>
        <w:rPr>
          <w:i/>
          <w:iCs/>
          <w:lang w:eastAsia="en-US"/>
        </w:rPr>
      </w:pPr>
      <w:r>
        <w:rPr>
          <w:i/>
          <w:iCs/>
          <w:lang w:eastAsia="en-US"/>
        </w:rPr>
        <w:t>Dieter (Deutsche Telekom) asks questions for clarification on objective 1.</w:t>
      </w:r>
    </w:p>
    <w:p w14:paraId="3622D1AC" w14:textId="77777777" w:rsidR="00CE58C4" w:rsidRDefault="00CE58C4" w:rsidP="00D82FEA">
      <w:pPr>
        <w:pStyle w:val="FP"/>
        <w:keepNext/>
        <w:rPr>
          <w:i/>
          <w:iCs/>
          <w:lang w:eastAsia="en-US"/>
        </w:rPr>
      </w:pPr>
      <w:r>
        <w:rPr>
          <w:i/>
          <w:iCs/>
          <w:lang w:eastAsia="en-US"/>
        </w:rPr>
        <w:t>Patrice (Huawei) comments, confirms his objection to any version of the SID that includes WT4.2 in one form or another.</w:t>
      </w:r>
    </w:p>
    <w:p w14:paraId="4C1ABC40"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(ZTE) replies to Dieter (Deutsche Telekom)</w:t>
      </w:r>
    </w:p>
    <w:p w14:paraId="09B5824C" w14:textId="77777777" w:rsidR="00CE58C4" w:rsidRDefault="00CE58C4" w:rsidP="00D82FEA">
      <w:pPr>
        <w:pStyle w:val="FP"/>
        <w:keepNext/>
        <w:rPr>
          <w:i/>
          <w:iCs/>
          <w:lang w:eastAsia="en-US"/>
        </w:rPr>
      </w:pPr>
      <w:r>
        <w:rPr>
          <w:i/>
          <w:iCs/>
          <w:lang w:eastAsia="en-US"/>
        </w:rPr>
        <w:t>Myungjune (LGE) replies to Chia-Lin (MediaTek).</w:t>
      </w:r>
    </w:p>
    <w:p w14:paraId="2521E5E2"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 xml:space="preserve"> (ZTE) replies to Chia-Lin (MediaTek).</w:t>
      </w:r>
    </w:p>
    <w:p w14:paraId="6D559888" w14:textId="77777777" w:rsidR="00CE58C4" w:rsidRDefault="00CE58C4" w:rsidP="00D82FEA">
      <w:pPr>
        <w:pStyle w:val="FP"/>
        <w:keepNext/>
        <w:rPr>
          <w:i/>
          <w:iCs/>
          <w:lang w:eastAsia="en-US"/>
        </w:rPr>
      </w:pPr>
      <w:proofErr w:type="spellStart"/>
      <w:r>
        <w:rPr>
          <w:i/>
          <w:iCs/>
          <w:lang w:eastAsia="en-US"/>
        </w:rPr>
        <w:t>Dongeun</w:t>
      </w:r>
      <w:proofErr w:type="spellEnd"/>
      <w:r>
        <w:rPr>
          <w:i/>
          <w:iCs/>
          <w:lang w:eastAsia="en-US"/>
        </w:rPr>
        <w:t xml:space="preserve"> (Samsung) supports Obj5 provided by Peter (Ericsson)</w:t>
      </w:r>
    </w:p>
    <w:p w14:paraId="57B2D9E9"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(ZTE) provides r04</w:t>
      </w:r>
    </w:p>
    <w:p w14:paraId="1A8F89C8" w14:textId="77777777" w:rsidR="00CE58C4" w:rsidRDefault="00CE58C4" w:rsidP="00D82FEA">
      <w:pPr>
        <w:pStyle w:val="FP"/>
        <w:keepNext/>
        <w:rPr>
          <w:i/>
          <w:iCs/>
          <w:lang w:eastAsia="en-US"/>
        </w:rPr>
      </w:pPr>
      <w:r>
        <w:rPr>
          <w:i/>
          <w:iCs/>
          <w:lang w:eastAsia="en-US"/>
        </w:rPr>
        <w:t>Patrice (Huawei) objects all revisions so far including r04, due to the presence of WT5. This includes objection to technical endorsement. Once WT5 is removed, barring other changes, we will support the SID.</w:t>
      </w:r>
    </w:p>
    <w:p w14:paraId="5CAC4C16" w14:textId="77777777" w:rsidR="00CE58C4" w:rsidRDefault="00CE58C4" w:rsidP="00D82FEA">
      <w:pPr>
        <w:pStyle w:val="FP"/>
        <w:keepNext/>
        <w:rPr>
          <w:i/>
          <w:iCs/>
          <w:lang w:eastAsia="en-US"/>
        </w:rPr>
      </w:pPr>
      <w:r>
        <w:rPr>
          <w:i/>
          <w:iCs/>
          <w:lang w:eastAsia="en-US"/>
        </w:rPr>
        <w:t>==== Revisions Deadline ====</w:t>
      </w:r>
    </w:p>
    <w:p w14:paraId="02C90496" w14:textId="77777777" w:rsidR="00CE58C4" w:rsidRDefault="00CE58C4" w:rsidP="00D82FEA">
      <w:pPr>
        <w:pStyle w:val="FP"/>
        <w:keepNext/>
        <w:rPr>
          <w:i/>
          <w:iCs/>
          <w:lang w:eastAsia="en-US"/>
        </w:rPr>
      </w:pPr>
      <w:r>
        <w:rPr>
          <w:i/>
          <w:iCs/>
          <w:lang w:eastAsia="en-US"/>
        </w:rPr>
        <w:t>Alessio(Nokia comments)</w:t>
      </w:r>
    </w:p>
    <w:p w14:paraId="1C79FEED"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 xml:space="preserve">(ZTE) asks for CC#2 or CC#3. </w:t>
      </w:r>
      <w:proofErr w:type="spellStart"/>
      <w:r>
        <w:rPr>
          <w:i/>
          <w:iCs/>
          <w:lang w:eastAsia="en-US"/>
        </w:rPr>
        <w:t>Lets</w:t>
      </w:r>
      <w:proofErr w:type="spellEnd"/>
      <w:r>
        <w:rPr>
          <w:i/>
          <w:iCs/>
          <w:lang w:eastAsia="en-US"/>
        </w:rPr>
        <w:t xml:space="preserve"> see if we can agree the wording in </w:t>
      </w:r>
      <w:proofErr w:type="spellStart"/>
      <w:r>
        <w:rPr>
          <w:i/>
          <w:iCs/>
          <w:lang w:eastAsia="en-US"/>
        </w:rPr>
        <w:t>obj</w:t>
      </w:r>
      <w:proofErr w:type="spellEnd"/>
      <w:r>
        <w:rPr>
          <w:i/>
          <w:iCs/>
          <w:lang w:eastAsia="en-US"/>
        </w:rPr>
        <w:t xml:space="preserve"> 5.</w:t>
      </w:r>
    </w:p>
    <w:p w14:paraId="148F0603" w14:textId="77777777" w:rsidR="00CE58C4" w:rsidRDefault="00CE58C4" w:rsidP="00D82FEA">
      <w:pPr>
        <w:pStyle w:val="FP"/>
        <w:keepNext/>
        <w:rPr>
          <w:i/>
          <w:iCs/>
          <w:lang w:eastAsia="en-US"/>
        </w:rPr>
      </w:pPr>
      <w:r>
        <w:rPr>
          <w:i/>
          <w:iCs/>
          <w:lang w:eastAsia="en-US"/>
        </w:rPr>
        <w:t>Chia-Lin (MediaTek) provides comments</w:t>
      </w:r>
    </w:p>
    <w:p w14:paraId="1C2C8379"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(ZTE) provides r05 in draft folder, and replies to Chia-Lin (MediaTek)</w:t>
      </w:r>
    </w:p>
    <w:p w14:paraId="45B1E0CB" w14:textId="77777777" w:rsidR="00CE58C4" w:rsidRDefault="00CE58C4" w:rsidP="00D82FEA">
      <w:pPr>
        <w:pStyle w:val="FP"/>
        <w:keepNext/>
        <w:rPr>
          <w:i/>
          <w:iCs/>
          <w:lang w:eastAsia="en-US"/>
        </w:rPr>
      </w:pPr>
      <w:r>
        <w:rPr>
          <w:i/>
          <w:iCs/>
          <w:lang w:eastAsia="en-US"/>
        </w:rPr>
        <w:t>Chia-Lin (MediaTek) still think Ojb.7 should have nothing to do with the UE and should be removed</w:t>
      </w:r>
    </w:p>
    <w:p w14:paraId="2AC2F9E5"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(ZTE) replies to Chia-Lin (MediaTek)</w:t>
      </w:r>
    </w:p>
    <w:p w14:paraId="45359ED5" w14:textId="77777777" w:rsidR="00CE58C4" w:rsidRDefault="00CE58C4" w:rsidP="00D82FEA">
      <w:pPr>
        <w:pStyle w:val="FP"/>
        <w:keepNext/>
        <w:rPr>
          <w:i/>
          <w:iCs/>
          <w:lang w:eastAsia="en-US"/>
        </w:rPr>
      </w:pPr>
      <w:r>
        <w:rPr>
          <w:i/>
          <w:iCs/>
          <w:lang w:eastAsia="en-US"/>
        </w:rPr>
        <w:t>Chia-Lin (MediaTek) replies</w:t>
      </w:r>
    </w:p>
    <w:p w14:paraId="6D280298" w14:textId="77777777" w:rsidR="00CE58C4" w:rsidRDefault="00CE58C4" w:rsidP="00D82FEA">
      <w:pPr>
        <w:pStyle w:val="FP"/>
        <w:keepNext/>
        <w:rPr>
          <w:i/>
          <w:iCs/>
          <w:lang w:eastAsia="en-US"/>
        </w:rPr>
      </w:pPr>
      <w:proofErr w:type="spellStart"/>
      <w:r>
        <w:rPr>
          <w:i/>
          <w:iCs/>
          <w:lang w:eastAsia="en-US"/>
        </w:rPr>
        <w:t>alessio</w:t>
      </w:r>
      <w:proofErr w:type="spellEnd"/>
      <w:r>
        <w:rPr>
          <w:i/>
          <w:iCs/>
          <w:lang w:eastAsia="en-US"/>
        </w:rPr>
        <w:t>(Nokia) would certainly like this 'by the UE' bit to be removed.</w:t>
      </w:r>
    </w:p>
    <w:p w14:paraId="7E53EE66" w14:textId="77777777" w:rsidR="00CE58C4" w:rsidRDefault="00CE58C4" w:rsidP="00D82FEA">
      <w:pPr>
        <w:pStyle w:val="FP"/>
        <w:keepNext/>
        <w:rPr>
          <w:i/>
          <w:iCs/>
          <w:lang w:eastAsia="en-US"/>
        </w:rPr>
      </w:pPr>
      <w:r>
        <w:rPr>
          <w:i/>
          <w:iCs/>
          <w:lang w:eastAsia="en-US"/>
        </w:rPr>
        <w:t>Myungjune (LGE) replies to Chia-Lin (MediaTek) and Alessio (Nokia)</w:t>
      </w:r>
    </w:p>
    <w:p w14:paraId="0732B051" w14:textId="77777777" w:rsidR="00CE58C4" w:rsidRDefault="00CE58C4" w:rsidP="00D82FEA">
      <w:pPr>
        <w:pStyle w:val="FP"/>
        <w:keepNext/>
        <w:rPr>
          <w:i/>
          <w:iCs/>
          <w:lang w:eastAsia="en-US"/>
        </w:rPr>
      </w:pPr>
      <w:r>
        <w:rPr>
          <w:i/>
          <w:iCs/>
          <w:lang w:eastAsia="en-US"/>
        </w:rPr>
        <w:t>Patrice (Huawei) requests that WT7 is left as is (i.e. keep the 'by the UE'), as it is what answers the SA1 requirement with the clarification from Myungjune (LGE).</w:t>
      </w:r>
    </w:p>
    <w:p w14:paraId="05D4FC2C" w14:textId="77777777" w:rsidR="00CE58C4" w:rsidRDefault="00CE58C4" w:rsidP="00D82FEA">
      <w:pPr>
        <w:pStyle w:val="FP"/>
        <w:keepNext/>
        <w:rPr>
          <w:i/>
          <w:iCs/>
          <w:lang w:eastAsia="en-US"/>
        </w:rPr>
      </w:pPr>
      <w:r>
        <w:rPr>
          <w:i/>
          <w:iCs/>
          <w:lang w:eastAsia="en-US"/>
        </w:rPr>
        <w:t>Chia-Lin (MediaTek) provides more comments and insists to remove Obj. 7</w:t>
      </w:r>
    </w:p>
    <w:p w14:paraId="0288E35A" w14:textId="77777777" w:rsidR="00CE58C4" w:rsidRDefault="00CE58C4" w:rsidP="00D82FEA">
      <w:pPr>
        <w:pStyle w:val="FP"/>
        <w:keepNext/>
        <w:rPr>
          <w:i/>
          <w:iCs/>
          <w:lang w:eastAsia="en-US"/>
        </w:rPr>
      </w:pPr>
      <w:r>
        <w:rPr>
          <w:i/>
          <w:iCs/>
          <w:lang w:eastAsia="en-US"/>
        </w:rPr>
        <w:t>Patrice (Huawei) proposes further minimal rewording on WT5 to make it acceptable.</w:t>
      </w:r>
    </w:p>
    <w:p w14:paraId="3F3B6682" w14:textId="77777777" w:rsidR="00CE58C4" w:rsidRDefault="00CE58C4" w:rsidP="00D82FEA">
      <w:pPr>
        <w:pStyle w:val="FP"/>
        <w:keepNext/>
        <w:rPr>
          <w:i/>
          <w:iCs/>
          <w:lang w:eastAsia="en-US"/>
        </w:rPr>
      </w:pPr>
      <w:r>
        <w:rPr>
          <w:i/>
          <w:iCs/>
          <w:lang w:eastAsia="en-US"/>
        </w:rPr>
        <w:t>Chia-Lin (MediaTek) responds to Myungjune (LGE)</w:t>
      </w:r>
    </w:p>
    <w:p w14:paraId="58FC1BC6"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(ZTE) provides r06 in draft folder</w:t>
      </w:r>
    </w:p>
    <w:p w14:paraId="6E1525E6" w14:textId="77777777" w:rsidR="00CE58C4" w:rsidRDefault="00CE58C4" w:rsidP="00D82FEA">
      <w:pPr>
        <w:pStyle w:val="FP"/>
        <w:keepNext/>
        <w:rPr>
          <w:i/>
          <w:iCs/>
          <w:lang w:eastAsia="en-US"/>
        </w:rPr>
      </w:pPr>
      <w:r>
        <w:rPr>
          <w:i/>
          <w:iCs/>
          <w:lang w:eastAsia="en-US"/>
        </w:rPr>
        <w:t>Chia-Lin (MediaTek) responds to Myungjune(LGE) and considers Obj. 7 is not needed as explained below</w:t>
      </w:r>
    </w:p>
    <w:p w14:paraId="28C17D0E" w14:textId="77777777" w:rsidR="00CE58C4" w:rsidRDefault="00CE58C4" w:rsidP="00D82FEA">
      <w:pPr>
        <w:pStyle w:val="FP"/>
        <w:keepNext/>
        <w:rPr>
          <w:i/>
          <w:iCs/>
          <w:lang w:eastAsia="en-US"/>
        </w:rPr>
      </w:pPr>
      <w:r>
        <w:rPr>
          <w:i/>
          <w:iCs/>
          <w:lang w:eastAsia="en-US"/>
        </w:rPr>
        <w:t>Myungjune(LGE) responds to Chia-Lin (MediaTek)</w:t>
      </w:r>
    </w:p>
    <w:p w14:paraId="4EFED960" w14:textId="77777777" w:rsidR="00CE58C4" w:rsidRDefault="00CE58C4" w:rsidP="00D82FEA">
      <w:pPr>
        <w:pStyle w:val="FP"/>
        <w:keepNext/>
        <w:rPr>
          <w:i/>
          <w:iCs/>
          <w:lang w:eastAsia="en-US"/>
        </w:rPr>
      </w:pPr>
      <w:proofErr w:type="spellStart"/>
      <w:r>
        <w:rPr>
          <w:i/>
          <w:iCs/>
          <w:lang w:eastAsia="en-US"/>
        </w:rPr>
        <w:t>alessio</w:t>
      </w:r>
      <w:proofErr w:type="spellEnd"/>
      <w:r>
        <w:rPr>
          <w:i/>
          <w:iCs/>
          <w:lang w:eastAsia="en-US"/>
        </w:rPr>
        <w:t xml:space="preserve">(Nokia) proposes we discuss on CC#2 the latest version of the SID by </w:t>
      </w:r>
      <w:proofErr w:type="spellStart"/>
      <w:r>
        <w:rPr>
          <w:i/>
          <w:iCs/>
          <w:lang w:eastAsia="en-US"/>
        </w:rPr>
        <w:t>Jinguo</w:t>
      </w:r>
      <w:proofErr w:type="spellEnd"/>
      <w:r>
        <w:rPr>
          <w:i/>
          <w:iCs/>
          <w:lang w:eastAsia="en-US"/>
        </w:rPr>
        <w:t>.</w:t>
      </w:r>
    </w:p>
    <w:p w14:paraId="0961FB9F" w14:textId="77777777" w:rsidR="00CE58C4" w:rsidRDefault="00CE58C4" w:rsidP="00D82FEA">
      <w:pPr>
        <w:pStyle w:val="FP"/>
        <w:keepNext/>
        <w:rPr>
          <w:i/>
          <w:iCs/>
          <w:lang w:eastAsia="en-US"/>
        </w:rPr>
      </w:pPr>
      <w:r>
        <w:rPr>
          <w:i/>
          <w:iCs/>
          <w:lang w:eastAsia="en-US"/>
        </w:rPr>
        <w:t>Patrice (Huawei) comments, and cannot accept WT7 wording in latest versions, questions the 'e.g.' in WT5. I am still looking for a revision that I can accept (none so far are acceptable).</w:t>
      </w:r>
    </w:p>
    <w:p w14:paraId="5F11D7C4"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(ZTE) provides r07 in draft folder</w:t>
      </w:r>
    </w:p>
    <w:p w14:paraId="7B7D6ECA" w14:textId="77777777" w:rsidR="00CE58C4" w:rsidRDefault="00CE58C4" w:rsidP="00D82FEA">
      <w:pPr>
        <w:pStyle w:val="FP"/>
        <w:keepNext/>
        <w:rPr>
          <w:i/>
          <w:iCs/>
          <w:lang w:eastAsia="en-US"/>
        </w:rPr>
      </w:pPr>
      <w:r>
        <w:rPr>
          <w:i/>
          <w:iCs/>
          <w:lang w:eastAsia="en-US"/>
        </w:rPr>
        <w:t>Dieter (Deutsche Telekom) support removing WT7.</w:t>
      </w:r>
    </w:p>
    <w:p w14:paraId="06242E2E" w14:textId="77777777" w:rsidR="00CE58C4" w:rsidRDefault="00CE58C4" w:rsidP="00D82FEA">
      <w:pPr>
        <w:pStyle w:val="FP"/>
        <w:keepNext/>
        <w:rPr>
          <w:i/>
          <w:iCs/>
          <w:lang w:eastAsia="en-US"/>
        </w:rPr>
      </w:pPr>
      <w:r>
        <w:rPr>
          <w:i/>
          <w:iCs/>
          <w:lang w:eastAsia="en-US"/>
        </w:rPr>
        <w:t xml:space="preserve">Patrice (Huawei) thanks </w:t>
      </w:r>
      <w:proofErr w:type="spellStart"/>
      <w:r>
        <w:rPr>
          <w:i/>
          <w:iCs/>
          <w:lang w:eastAsia="en-US"/>
        </w:rPr>
        <w:t>Jinguo</w:t>
      </w:r>
      <w:proofErr w:type="spellEnd"/>
      <w:r>
        <w:rPr>
          <w:i/>
          <w:iCs/>
          <w:lang w:eastAsia="en-US"/>
        </w:rPr>
        <w:t xml:space="preserve"> (ZTE) for r07, is OK with r07, and would like to add Huawei and </w:t>
      </w:r>
      <w:proofErr w:type="spellStart"/>
      <w:r>
        <w:rPr>
          <w:i/>
          <w:iCs/>
          <w:lang w:eastAsia="en-US"/>
        </w:rPr>
        <w:t>HiSilicon</w:t>
      </w:r>
      <w:proofErr w:type="spellEnd"/>
      <w:r>
        <w:rPr>
          <w:i/>
          <w:iCs/>
          <w:lang w:eastAsia="en-US"/>
        </w:rPr>
        <w:t xml:space="preserve"> to this version.</w:t>
      </w:r>
    </w:p>
    <w:p w14:paraId="2AF2A2EB" w14:textId="77777777" w:rsidR="00CE58C4" w:rsidRDefault="00CE58C4" w:rsidP="00D82FEA">
      <w:pPr>
        <w:pStyle w:val="FP"/>
        <w:keepNext/>
        <w:rPr>
          <w:i/>
          <w:iCs/>
          <w:lang w:eastAsia="en-US"/>
        </w:rPr>
      </w:pPr>
      <w:r>
        <w:rPr>
          <w:i/>
          <w:iCs/>
          <w:lang w:eastAsia="en-US"/>
        </w:rPr>
        <w:t>Peter Hedman (Ericsson) Support r05 and objects to r07, r06 and any revision with objective 5 restricted to NSAC</w:t>
      </w:r>
    </w:p>
    <w:p w14:paraId="53D66330" w14:textId="77777777" w:rsidR="00CE58C4" w:rsidRDefault="00CE58C4" w:rsidP="00D82FEA">
      <w:pPr>
        <w:pStyle w:val="FP"/>
        <w:keepNext/>
        <w:rPr>
          <w:i/>
          <w:iCs/>
          <w:lang w:eastAsia="en-US"/>
        </w:rPr>
      </w:pPr>
      <w:r>
        <w:rPr>
          <w:i/>
          <w:iCs/>
          <w:lang w:eastAsia="en-US"/>
        </w:rPr>
        <w:t>Patrice (Huawei) (for the records) objects to all versions except r07.</w:t>
      </w:r>
    </w:p>
    <w:p w14:paraId="6454D97A" w14:textId="77777777" w:rsidR="00CE58C4" w:rsidRDefault="00CE58C4" w:rsidP="00D82FEA">
      <w:pPr>
        <w:pStyle w:val="FP"/>
        <w:keepNext/>
        <w:rPr>
          <w:i/>
          <w:iCs/>
          <w:lang w:eastAsia="en-US"/>
        </w:rPr>
      </w:pPr>
      <w:r>
        <w:rPr>
          <w:i/>
          <w:iCs/>
          <w:lang w:eastAsia="en-US"/>
        </w:rPr>
        <w:t>Guillaume (MediaTek) responds to Myungjune (LGE)</w:t>
      </w:r>
    </w:p>
    <w:p w14:paraId="3F97C064"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 xml:space="preserve"> (ZTE) provides r08 and clarifies that solutions for obj5 may also be workable for other scenarios.</w:t>
      </w:r>
    </w:p>
    <w:p w14:paraId="4EBF8B70" w14:textId="77777777" w:rsidR="00CE58C4" w:rsidRDefault="00CE58C4" w:rsidP="00D82FEA">
      <w:pPr>
        <w:pStyle w:val="FP"/>
        <w:keepNext/>
        <w:rPr>
          <w:i/>
          <w:iCs/>
          <w:lang w:eastAsia="en-US"/>
        </w:rPr>
      </w:pPr>
      <w:r>
        <w:rPr>
          <w:i/>
          <w:iCs/>
          <w:lang w:eastAsia="en-US"/>
        </w:rPr>
        <w:t>Patrice (Huawei) cannot accept r08, as we don't know what we are going to study now in obj5.</w:t>
      </w:r>
    </w:p>
    <w:p w14:paraId="4CFFB4B5" w14:textId="77777777" w:rsidR="00CE58C4" w:rsidRDefault="00CE58C4" w:rsidP="00D82FEA">
      <w:pPr>
        <w:pStyle w:val="FP"/>
        <w:keepNext/>
        <w:rPr>
          <w:i/>
          <w:iCs/>
          <w:lang w:eastAsia="en-US"/>
        </w:rPr>
      </w:pPr>
      <w:r>
        <w:rPr>
          <w:i/>
          <w:iCs/>
          <w:lang w:eastAsia="en-US"/>
        </w:rPr>
        <w:t>Dieter (Deutsche Telekom) supports removing WT5.</w:t>
      </w:r>
    </w:p>
    <w:p w14:paraId="70F6BA00" w14:textId="77777777" w:rsidR="00CE58C4" w:rsidRDefault="00CE58C4" w:rsidP="00D82FEA">
      <w:pPr>
        <w:pStyle w:val="FP"/>
        <w:keepNext/>
        <w:rPr>
          <w:i/>
          <w:iCs/>
          <w:lang w:eastAsia="en-US"/>
        </w:rPr>
      </w:pPr>
      <w:r>
        <w:rPr>
          <w:i/>
          <w:iCs/>
          <w:lang w:eastAsia="en-US"/>
        </w:rPr>
        <w:t>==== Comments Deadline ====</w:t>
      </w:r>
    </w:p>
    <w:p w14:paraId="1DA5F10B" w14:textId="77777777" w:rsidR="00CE58C4" w:rsidRDefault="00CE58C4" w:rsidP="00D82FEA">
      <w:pPr>
        <w:pStyle w:val="FP"/>
        <w:keepNext/>
        <w:rPr>
          <w:i/>
          <w:iCs/>
          <w:lang w:eastAsia="en-US"/>
        </w:rPr>
      </w:pPr>
      <w:r>
        <w:rPr>
          <w:i/>
          <w:iCs/>
          <w:lang w:eastAsia="en-US"/>
        </w:rPr>
        <w:t>Alessio(Nokia) Support r05 but cannot live with an objective that is just NSAC oriented as the operator wants to control the UE behaviour irrespective of that (i.e. also in networks without NSAC).</w:t>
      </w:r>
    </w:p>
    <w:p w14:paraId="1B7879B5" w14:textId="77777777" w:rsidR="00CE58C4" w:rsidRDefault="00CE58C4" w:rsidP="00D82FEA">
      <w:pPr>
        <w:pStyle w:val="FP"/>
        <w:keepNext/>
        <w:rPr>
          <w:i/>
          <w:iCs/>
          <w:lang w:eastAsia="en-US"/>
        </w:rPr>
      </w:pPr>
      <w:r>
        <w:rPr>
          <w:i/>
          <w:iCs/>
          <w:lang w:eastAsia="en-US"/>
        </w:rPr>
        <w:t>Gerry Libunao (Verizon) supports r05 and objects to r07, r06 and any revision with objective 5 restricted to NSAC.</w:t>
      </w:r>
    </w:p>
    <w:p w14:paraId="2F57A83D" w14:textId="77777777" w:rsidR="00CE58C4" w:rsidRDefault="00CE58C4" w:rsidP="00D82FEA">
      <w:pPr>
        <w:pStyle w:val="FP"/>
        <w:keepNext/>
        <w:rPr>
          <w:i/>
          <w:iCs/>
          <w:lang w:eastAsia="en-US"/>
        </w:rPr>
      </w:pPr>
      <w:proofErr w:type="spellStart"/>
      <w:r>
        <w:rPr>
          <w:i/>
          <w:iCs/>
          <w:lang w:eastAsia="en-US"/>
        </w:rPr>
        <w:t>Jinguo</w:t>
      </w:r>
      <w:proofErr w:type="spellEnd"/>
      <w:r>
        <w:rPr>
          <w:i/>
          <w:iCs/>
          <w:lang w:eastAsia="en-US"/>
        </w:rPr>
        <w:t xml:space="preserve">(ZTE) propose a way forward on </w:t>
      </w:r>
      <w:proofErr w:type="spellStart"/>
      <w:r>
        <w:rPr>
          <w:i/>
          <w:iCs/>
          <w:lang w:eastAsia="en-US"/>
        </w:rPr>
        <w:t>obj</w:t>
      </w:r>
      <w:proofErr w:type="spellEnd"/>
      <w:r>
        <w:rPr>
          <w:i/>
          <w:iCs/>
          <w:lang w:eastAsia="en-US"/>
        </w:rPr>
        <w:t xml:space="preserve"> 5</w:t>
      </w:r>
    </w:p>
    <w:p w14:paraId="0F2F3041" w14:textId="77777777" w:rsidR="00CE58C4" w:rsidRDefault="00CE58C4" w:rsidP="00D82FEA">
      <w:pPr>
        <w:pStyle w:val="FP"/>
        <w:keepNext/>
        <w:rPr>
          <w:i/>
          <w:iCs/>
          <w:lang w:eastAsia="en-US"/>
        </w:rPr>
      </w:pPr>
      <w:proofErr w:type="spellStart"/>
      <w:r>
        <w:rPr>
          <w:i/>
          <w:iCs/>
          <w:lang w:eastAsia="en-US"/>
        </w:rPr>
        <w:lastRenderedPageBreak/>
        <w:t>alessio</w:t>
      </w:r>
      <w:proofErr w:type="spellEnd"/>
      <w:r>
        <w:rPr>
          <w:i/>
          <w:iCs/>
          <w:lang w:eastAsia="en-US"/>
        </w:rPr>
        <w:t>(Nokia) comments that bj5 should be reinstated like it was in the MED. it is not possible to keep churning things like it has been done. it was very clear the goal was controlling the UE behaviour in registration and PDU session establishment. this received wide support. we can now check who object on the call and who supports that one...</w:t>
      </w:r>
    </w:p>
    <w:p w14:paraId="5918456C" w14:textId="77777777" w:rsidR="00CE58C4" w:rsidRDefault="00CE58C4" w:rsidP="00D82FEA">
      <w:pPr>
        <w:pStyle w:val="FP"/>
        <w:keepNext/>
        <w:rPr>
          <w:i/>
          <w:iCs/>
          <w:lang w:eastAsia="en-US"/>
        </w:rPr>
      </w:pPr>
      <w:r>
        <w:rPr>
          <w:i/>
          <w:iCs/>
          <w:lang w:eastAsia="en-US"/>
        </w:rPr>
        <w:t>Peter Hedman (Ericsson) provides comments and proposal for objective 5</w:t>
      </w:r>
    </w:p>
    <w:p w14:paraId="1019B8EF" w14:textId="77777777" w:rsidR="00CE58C4" w:rsidRDefault="00CE58C4" w:rsidP="00D82FEA">
      <w:pPr>
        <w:pStyle w:val="FP"/>
        <w:keepNext/>
        <w:rPr>
          <w:i/>
          <w:iCs/>
          <w:lang w:eastAsia="en-US"/>
        </w:rPr>
      </w:pPr>
      <w:proofErr w:type="spellStart"/>
      <w:r>
        <w:rPr>
          <w:i/>
          <w:iCs/>
          <w:lang w:eastAsia="en-US"/>
        </w:rPr>
        <w:t>Jarmo</w:t>
      </w:r>
      <w:proofErr w:type="spellEnd"/>
      <w:r>
        <w:rPr>
          <w:i/>
          <w:iCs/>
          <w:lang w:eastAsia="en-US"/>
        </w:rPr>
        <w:t xml:space="preserve"> (KPN) would like to support the study.</w:t>
      </w:r>
    </w:p>
    <w:p w14:paraId="66FB5586" w14:textId="45D8587B" w:rsidR="00D82FEA" w:rsidRPr="00A555C2" w:rsidRDefault="00D82FEA" w:rsidP="00CE58C4">
      <w:pPr>
        <w:pStyle w:val="FP"/>
        <w:keepNext/>
        <w:rPr>
          <w:b/>
          <w:bCs/>
          <w:lang w:eastAsia="en-US"/>
        </w:rPr>
      </w:pPr>
      <w:r w:rsidRPr="00D82FEA">
        <w:rPr>
          <w:i/>
          <w:iCs/>
          <w:lang w:eastAsia="en-US"/>
        </w:rPr>
        <w:cr/>
      </w:r>
      <w:r w:rsidRPr="00A555C2">
        <w:rPr>
          <w:b/>
          <w:bCs/>
          <w:lang w:eastAsia="en-US"/>
        </w:rPr>
        <w:t>Discussion and conclusion:</w:t>
      </w:r>
    </w:p>
    <w:p w14:paraId="4C6D83C0" w14:textId="38CBE3BF" w:rsidR="00D82FEA" w:rsidRDefault="000B0067" w:rsidP="00D82FEA">
      <w:r>
        <w:rPr>
          <w:lang w:eastAsia="en-US"/>
        </w:rPr>
        <w:t xml:space="preserve">ZTE provided </w:t>
      </w:r>
      <w:r w:rsidRPr="000B0067">
        <w:rPr>
          <w:color w:val="0000FF"/>
          <w:lang w:eastAsia="en-US"/>
        </w:rPr>
        <w:t>S2-2108</w:t>
      </w:r>
      <w:r>
        <w:rPr>
          <w:color w:val="0000FF"/>
          <w:lang w:eastAsia="en-US"/>
        </w:rPr>
        <w:t>609</w:t>
      </w:r>
      <w:r w:rsidRPr="000B0067">
        <w:rPr>
          <w:color w:val="0000FF"/>
          <w:lang w:eastAsia="en-US"/>
        </w:rPr>
        <w:t>r</w:t>
      </w:r>
      <w:r>
        <w:rPr>
          <w:color w:val="0000FF"/>
          <w:lang w:eastAsia="en-US"/>
        </w:rPr>
        <w:t>12.</w:t>
      </w:r>
      <w:r w:rsidRPr="000B0067">
        <w:t xml:space="preserve"> </w:t>
      </w:r>
      <w:r>
        <w:t xml:space="preserve">There were issues around bullets 5a and 5b. The majority appeared to prefer 5a. Huawei suggested removing bullet 5 completely. Nokia commented that the limitation of using NSAC should not be included in the objectives of a SID. Ericsson agreed with Nokia. Huawei objected to including bullet 5. The SA WG2 Chair asked if there were objections with removal of bullet 5. Verizon objected to the removal of bullet 5. </w:t>
      </w:r>
    </w:p>
    <w:p w14:paraId="1FCB7400" w14:textId="38BB8899" w:rsidR="000B0067" w:rsidRDefault="000B0067" w:rsidP="00D82FEA">
      <w:pPr>
        <w:rPr>
          <w:lang w:eastAsia="en-US"/>
        </w:rPr>
      </w:pPr>
      <w:r>
        <w:rPr>
          <w:lang w:eastAsia="en-US"/>
        </w:rPr>
        <w:t>Support for objective 5:</w:t>
      </w:r>
      <w:r>
        <w:rPr>
          <w:lang w:eastAsia="en-US"/>
        </w:rPr>
        <w:tab/>
      </w:r>
      <w:r>
        <w:rPr>
          <w:lang w:eastAsia="en-US"/>
        </w:rPr>
        <w:tab/>
        <w:t>1</w:t>
      </w:r>
      <w:r w:rsidR="007D69A6">
        <w:rPr>
          <w:lang w:eastAsia="en-US"/>
        </w:rPr>
        <w:t>7</w:t>
      </w:r>
    </w:p>
    <w:p w14:paraId="0D741640" w14:textId="76A1965C" w:rsidR="007D69A6" w:rsidRDefault="007D69A6" w:rsidP="00D82FEA">
      <w:pPr>
        <w:rPr>
          <w:lang w:eastAsia="en-US"/>
        </w:rPr>
      </w:pPr>
      <w:r>
        <w:rPr>
          <w:lang w:eastAsia="en-US"/>
        </w:rPr>
        <w:t>Objection:</w:t>
      </w:r>
      <w:r>
        <w:rPr>
          <w:lang w:eastAsia="en-US"/>
        </w:rPr>
        <w:tab/>
      </w:r>
      <w:r>
        <w:rPr>
          <w:lang w:eastAsia="en-US"/>
        </w:rPr>
        <w:tab/>
      </w:r>
      <w:r>
        <w:rPr>
          <w:lang w:eastAsia="en-US"/>
        </w:rPr>
        <w:tab/>
      </w:r>
      <w:r>
        <w:rPr>
          <w:lang w:eastAsia="en-US"/>
        </w:rPr>
        <w:tab/>
      </w:r>
      <w:r>
        <w:rPr>
          <w:lang w:eastAsia="en-US"/>
        </w:rPr>
        <w:tab/>
        <w:t>1</w:t>
      </w:r>
    </w:p>
    <w:p w14:paraId="7E90CE9C" w14:textId="586A3024" w:rsidR="000B0067" w:rsidRDefault="000B0067" w:rsidP="00D82FEA">
      <w:pPr>
        <w:rPr>
          <w:lang w:eastAsia="en-US"/>
        </w:rPr>
      </w:pPr>
      <w:r>
        <w:rPr>
          <w:lang w:eastAsia="en-US"/>
        </w:rPr>
        <w:t>Hu</w:t>
      </w:r>
      <w:r w:rsidR="007D69A6">
        <w:rPr>
          <w:lang w:eastAsia="en-US"/>
        </w:rPr>
        <w:t>a</w:t>
      </w:r>
      <w:r>
        <w:rPr>
          <w:lang w:eastAsia="en-US"/>
        </w:rPr>
        <w:t xml:space="preserve">wei </w:t>
      </w:r>
      <w:r w:rsidR="007D69A6">
        <w:rPr>
          <w:lang w:eastAsia="en-US"/>
        </w:rPr>
        <w:t>repeated that there is no justification provided for including bullet 5 and there is no indication of the problem that needs to be solved and provides a solution rather than a study of a problem. ZTE suggested adding a note (FFS) and holding a CC before TSG SA to try to resolve this issue.</w:t>
      </w:r>
      <w:r w:rsidR="007D69A6" w:rsidRPr="007D69A6">
        <w:rPr>
          <w:color w:val="0000FF"/>
          <w:lang w:eastAsia="en-US"/>
        </w:rPr>
        <w:t xml:space="preserve"> </w:t>
      </w:r>
      <w:r w:rsidR="007D69A6" w:rsidRPr="000B0067">
        <w:rPr>
          <w:color w:val="0000FF"/>
          <w:lang w:eastAsia="en-US"/>
        </w:rPr>
        <w:t>S2-2108</w:t>
      </w:r>
      <w:r w:rsidR="007D69A6">
        <w:rPr>
          <w:color w:val="0000FF"/>
          <w:lang w:eastAsia="en-US"/>
        </w:rPr>
        <w:t>609</w:t>
      </w:r>
      <w:r w:rsidR="007D69A6" w:rsidRPr="000B0067">
        <w:rPr>
          <w:color w:val="0000FF"/>
          <w:lang w:eastAsia="en-US"/>
        </w:rPr>
        <w:t>r</w:t>
      </w:r>
      <w:r w:rsidR="007D69A6">
        <w:rPr>
          <w:color w:val="0000FF"/>
          <w:lang w:eastAsia="en-US"/>
        </w:rPr>
        <w:t>13</w:t>
      </w:r>
      <w:r w:rsidR="007D69A6">
        <w:t xml:space="preserve"> was endorsed and revised in </w:t>
      </w:r>
      <w:r w:rsidR="007D69A6" w:rsidRPr="007D69A6">
        <w:rPr>
          <w:color w:val="0000FF"/>
        </w:rPr>
        <w:t>S2-2109356</w:t>
      </w:r>
      <w:r w:rsidR="007D69A6">
        <w:t>, which was</w:t>
      </w:r>
      <w:r w:rsidR="007D69A6" w:rsidRPr="007D69A6">
        <w:rPr>
          <w:b/>
          <w:bCs/>
          <w:lang w:eastAsia="en-US"/>
        </w:rPr>
        <w:t xml:space="preserve"> </w:t>
      </w:r>
      <w:r w:rsidR="007D69A6" w:rsidRPr="007D69A6">
        <w:rPr>
          <w:b/>
          <w:bCs/>
          <w:color w:val="FF0000"/>
          <w:lang w:eastAsia="en-US"/>
        </w:rPr>
        <w:t>Technically Endorsed</w:t>
      </w:r>
      <w:r w:rsidR="007D69A6" w:rsidRPr="007D69A6">
        <w:rPr>
          <w:b/>
          <w:bCs/>
          <w:lang w:eastAsia="en-US"/>
        </w:rPr>
        <w:t xml:space="preserve"> with an objection from Huawe</w:t>
      </w:r>
      <w:r w:rsidR="00F56D6F">
        <w:rPr>
          <w:b/>
          <w:bCs/>
          <w:lang w:eastAsia="en-US"/>
        </w:rPr>
        <w:t>i on the inclusion of WT#5</w:t>
      </w:r>
      <w:r w:rsidR="007D69A6">
        <w:rPr>
          <w:lang w:eastAsia="en-US"/>
        </w:rPr>
        <w:t xml:space="preserve">. </w:t>
      </w:r>
      <w:r w:rsidR="007D69A6" w:rsidRPr="007D69A6">
        <w:rPr>
          <w:color w:val="0000FF"/>
          <w:lang w:eastAsia="en-US"/>
        </w:rPr>
        <w:t>This will not be submitted by MCC to TSG SA, but will be included in the list from the SA WG2 Chair</w:t>
      </w:r>
      <w:r w:rsidR="00F56D6F">
        <w:rPr>
          <w:color w:val="0000FF"/>
          <w:lang w:eastAsia="en-US"/>
        </w:rPr>
        <w:t xml:space="preserve"> as input</w:t>
      </w:r>
      <w:r w:rsidR="007D69A6" w:rsidRPr="007D69A6">
        <w:rPr>
          <w:color w:val="0000FF"/>
          <w:lang w:eastAsia="en-US"/>
        </w:rPr>
        <w:t xml:space="preserve"> for the </w:t>
      </w:r>
      <w:r w:rsidR="00F56D6F">
        <w:rPr>
          <w:color w:val="0000FF"/>
          <w:lang w:eastAsia="en-US"/>
        </w:rPr>
        <w:t xml:space="preserve">TSG SA </w:t>
      </w:r>
      <w:r w:rsidR="007D69A6" w:rsidRPr="007D69A6">
        <w:rPr>
          <w:color w:val="0000FF"/>
          <w:lang w:eastAsia="en-US"/>
        </w:rPr>
        <w:t xml:space="preserve">prioritization </w:t>
      </w:r>
      <w:r w:rsidR="00F56D6F">
        <w:rPr>
          <w:color w:val="0000FF"/>
          <w:lang w:eastAsia="en-US"/>
        </w:rPr>
        <w:t>workshop</w:t>
      </w:r>
      <w:r w:rsidR="007D69A6" w:rsidRPr="00F56D6F">
        <w:t>.</w:t>
      </w:r>
    </w:p>
    <w:p w14:paraId="4D9D6804" w14:textId="4CF776B9" w:rsidR="00667B7F" w:rsidRPr="00667B7F" w:rsidRDefault="00667B7F" w:rsidP="00D82FEA">
      <w:pPr>
        <w:rPr>
          <w:i/>
          <w:iCs/>
          <w:color w:val="FF0000"/>
          <w:lang w:eastAsia="en-US"/>
        </w:rPr>
      </w:pPr>
      <w:r w:rsidRPr="00667B7F">
        <w:rPr>
          <w:b/>
          <w:bCs/>
          <w:color w:val="FF0000"/>
          <w:lang w:eastAsia="en-US"/>
        </w:rPr>
        <w:t>Huawei provided the following text for this report:</w:t>
      </w:r>
      <w:r>
        <w:rPr>
          <w:b/>
          <w:bCs/>
          <w:color w:val="FF0000"/>
          <w:lang w:eastAsia="en-US"/>
        </w:rPr>
        <w:br/>
      </w:r>
      <w:r w:rsidRPr="00667B7F">
        <w:rPr>
          <w:i/>
          <w:iCs/>
          <w:color w:val="FF0000"/>
          <w:lang w:eastAsia="en-US"/>
        </w:rPr>
        <w:t>Huawei objects to the approval and to the technical endorsement of S2-2109356, due to the inclusion of a version of objective WT5 (now renumbered as objective 4) that, even after many rounds of discussions, does not have any viable justification or service requirements associated with it. It is using as sole justification the idea that an incorrect perception of what the NSAC feature measures would require changes unrelated to NSAC, and rejects solutions with impacts limited to NSAC. It then extends this limited justification to "other scenarios" without bothering to try and list a sensible list of scenarios to address. It requires changes to 5GS principles established since Rel-15 regarding UE MM and SM without any clarification as to what is missing in Rel-15~17 existing features, nor any explanation as to which scenarios are being targeted, nor what is expected to achieve by studying solutions. The objective describes a solution in search of a problem, and the current wording ensures that lengthy discussions will take place during the study with a lack of ability to reach consensus, since there will be no possibility to evaluate solutions according to the non-existing problem. Huawei has engaged in deep discussions around this topic, and seen no attempt from other parties except from the rapporteur to try and address the concerns. Huawei would have approved and supported a version of S2-2109356 without WT5 (now objective 4), or with a wording better scoped to solve the perception problem described as the justification. Huawei will propose and discuss possible revisions to objective 4 so that we can avoid a detrimental objection of eNS in TSG SA#94.</w:t>
      </w:r>
    </w:p>
    <w:p w14:paraId="25C868C3" w14:textId="5382D6CF" w:rsidR="00D82FEA" w:rsidRDefault="00B61F97" w:rsidP="00D82FEA">
      <w:pPr>
        <w:keepNext/>
        <w:pBdr>
          <w:top w:val="single" w:sz="4" w:space="1" w:color="auto"/>
        </w:pBdr>
        <w:rPr>
          <w:lang w:eastAsia="en-US"/>
        </w:rPr>
      </w:pPr>
      <w:r w:rsidRPr="00B61F97">
        <w:rPr>
          <w:color w:val="0000FF"/>
          <w:lang w:eastAsia="en-US"/>
        </w:rPr>
        <w:lastRenderedPageBreak/>
        <w:t>S2-2108660</w:t>
      </w:r>
      <w:r w:rsidR="00D82FEA">
        <w:rPr>
          <w:lang w:eastAsia="en-US"/>
        </w:rPr>
        <w:t xml:space="preserve"> (SID NEW) New SID on Personal IoT Network architecture. (Source: Vivo Mobile Communications Ltd, CATT, China Telecom, </w:t>
      </w:r>
      <w:proofErr w:type="spellStart"/>
      <w:r w:rsidR="00D82FEA">
        <w:rPr>
          <w:lang w:eastAsia="en-US"/>
        </w:rPr>
        <w:t>Convida</w:t>
      </w:r>
      <w:proofErr w:type="spellEnd"/>
      <w:r w:rsidR="00D82FEA">
        <w:rPr>
          <w:lang w:eastAsia="en-US"/>
        </w:rPr>
        <w:t xml:space="preserve"> Wireless, </w:t>
      </w:r>
      <w:proofErr w:type="spellStart"/>
      <w:r w:rsidR="00D82FEA">
        <w:rPr>
          <w:lang w:eastAsia="en-US"/>
        </w:rPr>
        <w:t>InterDigital</w:t>
      </w:r>
      <w:proofErr w:type="spellEnd"/>
      <w:r w:rsidR="00D82FEA">
        <w:rPr>
          <w:lang w:eastAsia="en-US"/>
        </w:rPr>
        <w:t xml:space="preserve">, KPN, OPPO, Philips, </w:t>
      </w:r>
      <w:proofErr w:type="spellStart"/>
      <w:r w:rsidR="00D82FEA">
        <w:rPr>
          <w:lang w:eastAsia="en-US"/>
        </w:rPr>
        <w:t>Spreadtrum</w:t>
      </w:r>
      <w:proofErr w:type="spellEnd"/>
      <w:r w:rsidR="00D82FEA">
        <w:rPr>
          <w:lang w:eastAsia="en-US"/>
        </w:rPr>
        <w:t xml:space="preserve"> Communications, T-Mobile USA, Tencent)</w:t>
      </w:r>
    </w:p>
    <w:p w14:paraId="1467C10E" w14:textId="77777777" w:rsidR="00D82FEA" w:rsidRPr="00D82FEA" w:rsidRDefault="00D82FEA" w:rsidP="00D82FEA">
      <w:pPr>
        <w:pStyle w:val="FP"/>
        <w:keepNext/>
        <w:rPr>
          <w:b/>
          <w:bCs/>
          <w:i/>
          <w:iCs/>
        </w:rPr>
      </w:pPr>
      <w:r w:rsidRPr="00D82FEA">
        <w:rPr>
          <w:b/>
          <w:bCs/>
          <w:i/>
          <w:iCs/>
        </w:rPr>
        <w:t>e-mail comments:</w:t>
      </w:r>
    </w:p>
    <w:p w14:paraId="13D153E4" w14:textId="77777777" w:rsidR="00CE58C4" w:rsidRDefault="00CE58C4" w:rsidP="00D82FEA">
      <w:pPr>
        <w:pStyle w:val="FP"/>
        <w:keepNext/>
        <w:rPr>
          <w:i/>
          <w:iCs/>
          <w:lang w:eastAsia="en-US"/>
        </w:rPr>
      </w:pPr>
      <w:r>
        <w:rPr>
          <w:i/>
          <w:iCs/>
          <w:lang w:eastAsia="en-US"/>
        </w:rPr>
        <w:t>Antoine (Orange) comments on WT#2.</w:t>
      </w:r>
    </w:p>
    <w:p w14:paraId="78410128" w14:textId="77777777" w:rsidR="00CE58C4" w:rsidRDefault="00CE58C4" w:rsidP="00D82FEA">
      <w:pPr>
        <w:pStyle w:val="FP"/>
        <w:keepNext/>
        <w:rPr>
          <w:i/>
          <w:iCs/>
          <w:lang w:eastAsia="en-US"/>
        </w:rPr>
      </w:pPr>
      <w:r>
        <w:rPr>
          <w:i/>
          <w:iCs/>
          <w:lang w:eastAsia="en-US"/>
        </w:rPr>
        <w:t>Zhenhua (vivo) responds to Antoine (Orange) and provides r01.</w:t>
      </w:r>
    </w:p>
    <w:p w14:paraId="6B7B822E" w14:textId="77777777" w:rsidR="00CE58C4" w:rsidRDefault="00CE58C4" w:rsidP="00D82FEA">
      <w:pPr>
        <w:pStyle w:val="FP"/>
        <w:keepNext/>
        <w:rPr>
          <w:i/>
          <w:iCs/>
          <w:lang w:eastAsia="en-US"/>
        </w:rPr>
      </w:pPr>
      <w:r>
        <w:rPr>
          <w:i/>
          <w:iCs/>
          <w:lang w:eastAsia="en-US"/>
        </w:rPr>
        <w:t>Laurent (Nokia): Comments and suggests some changes</w:t>
      </w:r>
    </w:p>
    <w:p w14:paraId="714F8123" w14:textId="77777777" w:rsidR="00CE58C4" w:rsidRDefault="00CE58C4" w:rsidP="00D82FEA">
      <w:pPr>
        <w:pStyle w:val="FP"/>
        <w:keepNext/>
        <w:rPr>
          <w:i/>
          <w:iCs/>
          <w:lang w:eastAsia="en-US"/>
        </w:rPr>
      </w:pPr>
      <w:r>
        <w:rPr>
          <w:i/>
          <w:iCs/>
          <w:lang w:eastAsia="en-US"/>
        </w:rPr>
        <w:t>Sherry (Xiaomi) Comments.</w:t>
      </w:r>
    </w:p>
    <w:p w14:paraId="0EB9579B" w14:textId="77777777" w:rsidR="00CE58C4" w:rsidRDefault="00CE58C4" w:rsidP="00D82FEA">
      <w:pPr>
        <w:pStyle w:val="FP"/>
        <w:keepNext/>
        <w:rPr>
          <w:i/>
          <w:iCs/>
          <w:lang w:eastAsia="en-US"/>
        </w:rPr>
      </w:pPr>
      <w:r>
        <w:rPr>
          <w:i/>
          <w:iCs/>
          <w:lang w:eastAsia="en-US"/>
        </w:rPr>
        <w:t>Stefan (Ericsson) comments</w:t>
      </w:r>
    </w:p>
    <w:p w14:paraId="01905450" w14:textId="77777777" w:rsidR="00CE58C4" w:rsidRDefault="00CE58C4" w:rsidP="00D82FEA">
      <w:pPr>
        <w:pStyle w:val="FP"/>
        <w:keepNext/>
        <w:rPr>
          <w:i/>
          <w:iCs/>
          <w:lang w:eastAsia="en-US"/>
        </w:rPr>
      </w:pPr>
      <w:proofErr w:type="spellStart"/>
      <w:r>
        <w:rPr>
          <w:i/>
          <w:iCs/>
          <w:lang w:eastAsia="en-US"/>
        </w:rPr>
        <w:t>Guliang</w:t>
      </w:r>
      <w:proofErr w:type="spellEnd"/>
      <w:r>
        <w:rPr>
          <w:i/>
          <w:iCs/>
          <w:lang w:eastAsia="en-US"/>
        </w:rPr>
        <w:t xml:space="preserve"> (Inspur) support this SID and would like to co-source the SID.</w:t>
      </w:r>
    </w:p>
    <w:p w14:paraId="0F255F9D" w14:textId="77777777" w:rsidR="00CE58C4" w:rsidRDefault="00CE58C4" w:rsidP="00D82FEA">
      <w:pPr>
        <w:pStyle w:val="FP"/>
        <w:keepNext/>
        <w:rPr>
          <w:i/>
          <w:iCs/>
          <w:lang w:eastAsia="en-US"/>
        </w:rPr>
      </w:pPr>
      <w:r>
        <w:rPr>
          <w:i/>
          <w:iCs/>
          <w:lang w:eastAsia="en-US"/>
        </w:rPr>
        <w:t>Laurent (Nokia): suggests a revision with only WT1, WT2, and WT3 and Neither WT4 nor WT5 (as in the S2-2108660-SID-PIN - Nokia version put in /drafts)</w:t>
      </w:r>
    </w:p>
    <w:p w14:paraId="3694F2DA" w14:textId="77777777" w:rsidR="00CE58C4" w:rsidRDefault="00CE58C4" w:rsidP="00D82FEA">
      <w:pPr>
        <w:pStyle w:val="FP"/>
        <w:keepNext/>
        <w:rPr>
          <w:i/>
          <w:iCs/>
          <w:lang w:eastAsia="en-US"/>
        </w:rPr>
      </w:pPr>
      <w:r>
        <w:rPr>
          <w:i/>
          <w:iCs/>
          <w:lang w:eastAsia="en-US"/>
        </w:rPr>
        <w:t>Zhenhua (vivo) provides r02</w:t>
      </w:r>
    </w:p>
    <w:p w14:paraId="56239BB8" w14:textId="77777777" w:rsidR="00CE58C4" w:rsidRDefault="00CE58C4" w:rsidP="00D82FEA">
      <w:pPr>
        <w:pStyle w:val="FP"/>
        <w:keepNext/>
        <w:rPr>
          <w:i/>
          <w:iCs/>
          <w:lang w:eastAsia="en-US"/>
        </w:rPr>
      </w:pPr>
      <w:r>
        <w:rPr>
          <w:i/>
          <w:iCs/>
          <w:lang w:eastAsia="en-US"/>
        </w:rPr>
        <w:t>Zhenhua (vivo) asks Laurent (Nokia) whether r02 is OK, which removed WT5</w:t>
      </w:r>
    </w:p>
    <w:p w14:paraId="0A1F504B" w14:textId="77777777" w:rsidR="00CE58C4" w:rsidRDefault="00CE58C4" w:rsidP="00D82FEA">
      <w:pPr>
        <w:pStyle w:val="FP"/>
        <w:keepNext/>
        <w:rPr>
          <w:i/>
          <w:iCs/>
          <w:lang w:eastAsia="en-US"/>
        </w:rPr>
      </w:pPr>
      <w:r>
        <w:rPr>
          <w:i/>
          <w:iCs/>
          <w:lang w:eastAsia="en-US"/>
        </w:rPr>
        <w:t>Antoine (Orange) requests further edition of WT#2.1.</w:t>
      </w:r>
    </w:p>
    <w:p w14:paraId="3F7FBDA2" w14:textId="77777777" w:rsidR="00CE58C4" w:rsidRDefault="00CE58C4" w:rsidP="00D82FEA">
      <w:pPr>
        <w:pStyle w:val="FP"/>
        <w:keepNext/>
        <w:rPr>
          <w:i/>
          <w:iCs/>
          <w:lang w:eastAsia="en-US"/>
        </w:rPr>
      </w:pPr>
      <w:r>
        <w:rPr>
          <w:i/>
          <w:iCs/>
          <w:lang w:eastAsia="en-US"/>
        </w:rPr>
        <w:t xml:space="preserve">Amanda ( </w:t>
      </w:r>
      <w:proofErr w:type="spellStart"/>
      <w:r>
        <w:rPr>
          <w:i/>
          <w:iCs/>
          <w:lang w:eastAsia="en-US"/>
        </w:rPr>
        <w:t>Futurewei</w:t>
      </w:r>
      <w:proofErr w:type="spellEnd"/>
      <w:r>
        <w:rPr>
          <w:i/>
          <w:iCs/>
          <w:lang w:eastAsia="en-US"/>
        </w:rPr>
        <w:t xml:space="preserve"> ): provide r03 to add identifying PIN in WT#1.2 and WT#2.1</w:t>
      </w:r>
    </w:p>
    <w:p w14:paraId="24BA39AF" w14:textId="77777777" w:rsidR="00CE58C4" w:rsidRDefault="00CE58C4" w:rsidP="00D82FEA">
      <w:pPr>
        <w:pStyle w:val="FP"/>
        <w:keepNext/>
        <w:rPr>
          <w:i/>
          <w:iCs/>
          <w:lang w:eastAsia="en-US"/>
        </w:rPr>
      </w:pPr>
      <w:r>
        <w:rPr>
          <w:i/>
          <w:iCs/>
          <w:lang w:eastAsia="en-US"/>
        </w:rPr>
        <w:t>Zhenhua (vivo) provide r04</w:t>
      </w:r>
    </w:p>
    <w:p w14:paraId="1D7AE70C" w14:textId="77777777" w:rsidR="00CE58C4" w:rsidRDefault="00CE58C4" w:rsidP="00D82FEA">
      <w:pPr>
        <w:pStyle w:val="FP"/>
        <w:keepNext/>
        <w:rPr>
          <w:i/>
          <w:iCs/>
          <w:lang w:eastAsia="en-US"/>
        </w:rPr>
      </w:pPr>
      <w:r>
        <w:rPr>
          <w:i/>
          <w:iCs/>
          <w:lang w:eastAsia="en-US"/>
        </w:rPr>
        <w:t>Zhenhua (vivo) provides r05 to add more supporter and co-source.</w:t>
      </w:r>
    </w:p>
    <w:p w14:paraId="69C6E83D" w14:textId="77777777" w:rsidR="00CE58C4" w:rsidRDefault="00CE58C4" w:rsidP="00D82FEA">
      <w:pPr>
        <w:pStyle w:val="FP"/>
        <w:keepNext/>
        <w:rPr>
          <w:i/>
          <w:iCs/>
          <w:lang w:eastAsia="en-US"/>
        </w:rPr>
      </w:pPr>
      <w:r>
        <w:rPr>
          <w:i/>
          <w:iCs/>
          <w:lang w:eastAsia="en-US"/>
        </w:rPr>
        <w:t>Zhenhua (vivo) provides r06</w:t>
      </w:r>
    </w:p>
    <w:p w14:paraId="388AADA0" w14:textId="77777777" w:rsidR="00CE58C4" w:rsidRDefault="00CE58C4" w:rsidP="00D82FEA">
      <w:pPr>
        <w:pStyle w:val="FP"/>
        <w:keepNext/>
        <w:rPr>
          <w:i/>
          <w:iCs/>
          <w:lang w:eastAsia="en-US"/>
        </w:rPr>
      </w:pPr>
      <w:r>
        <w:rPr>
          <w:i/>
          <w:iCs/>
          <w:lang w:eastAsia="en-US"/>
        </w:rPr>
        <w:t>Zhenhua (vivo) provides r07 to correct the dependency in TU estimates.</w:t>
      </w:r>
    </w:p>
    <w:p w14:paraId="4523D812" w14:textId="77777777" w:rsidR="00CE58C4" w:rsidRDefault="00CE58C4" w:rsidP="00D82FEA">
      <w:pPr>
        <w:pStyle w:val="FP"/>
        <w:keepNext/>
        <w:rPr>
          <w:i/>
          <w:iCs/>
          <w:lang w:eastAsia="en-US"/>
        </w:rPr>
      </w:pPr>
      <w:r>
        <w:rPr>
          <w:i/>
          <w:iCs/>
          <w:lang w:eastAsia="en-US"/>
        </w:rPr>
        <w:t xml:space="preserve">Walter Dees (Philips) does not agree with the sentence that no changes to </w:t>
      </w:r>
      <w:proofErr w:type="spellStart"/>
      <w:r>
        <w:rPr>
          <w:i/>
          <w:iCs/>
          <w:lang w:eastAsia="en-US"/>
        </w:rPr>
        <w:t>ProSe</w:t>
      </w:r>
      <w:proofErr w:type="spellEnd"/>
      <w:r>
        <w:rPr>
          <w:i/>
          <w:iCs/>
          <w:lang w:eastAsia="en-US"/>
        </w:rPr>
        <w:t xml:space="preserve"> and non-3GPP access can be assumed, and proposes revision r08.</w:t>
      </w:r>
    </w:p>
    <w:p w14:paraId="44A05A05" w14:textId="77777777" w:rsidR="00CE58C4" w:rsidRDefault="00CE58C4" w:rsidP="00D82FEA">
      <w:pPr>
        <w:pStyle w:val="FP"/>
        <w:keepNext/>
        <w:rPr>
          <w:i/>
          <w:iCs/>
          <w:lang w:eastAsia="en-US"/>
        </w:rPr>
      </w:pPr>
      <w:r>
        <w:rPr>
          <w:i/>
          <w:iCs/>
          <w:lang w:eastAsia="en-US"/>
        </w:rPr>
        <w:t>Laurent (Nokia): Zhenhua do you endorse this r08? asks also a question to Walter</w:t>
      </w:r>
    </w:p>
    <w:p w14:paraId="5F7E2E2F" w14:textId="77777777" w:rsidR="00CE58C4" w:rsidRDefault="00CE58C4" w:rsidP="00D82FEA">
      <w:pPr>
        <w:pStyle w:val="FP"/>
        <w:keepNext/>
        <w:rPr>
          <w:i/>
          <w:iCs/>
          <w:lang w:eastAsia="en-US"/>
        </w:rPr>
      </w:pPr>
      <w:r>
        <w:rPr>
          <w:i/>
          <w:iCs/>
          <w:lang w:eastAsia="en-US"/>
        </w:rPr>
        <w:t>Walter (Philips) apologizes for sending the revision r08 instead of a company revision</w:t>
      </w:r>
    </w:p>
    <w:p w14:paraId="59D98E36" w14:textId="77777777" w:rsidR="00CE58C4" w:rsidRDefault="00CE58C4" w:rsidP="00D82FEA">
      <w:pPr>
        <w:pStyle w:val="FP"/>
        <w:keepNext/>
        <w:rPr>
          <w:i/>
          <w:iCs/>
          <w:lang w:eastAsia="en-US"/>
        </w:rPr>
      </w:pPr>
      <w:r>
        <w:rPr>
          <w:i/>
          <w:iCs/>
          <w:lang w:eastAsia="en-US"/>
        </w:rPr>
        <w:t>Hualin(Huawei) disagree with Walter (Philips)'s comments.</w:t>
      </w:r>
    </w:p>
    <w:p w14:paraId="5FEEFE2F" w14:textId="77777777" w:rsidR="00CE58C4" w:rsidRDefault="00CE58C4" w:rsidP="00D82FEA">
      <w:pPr>
        <w:pStyle w:val="FP"/>
        <w:keepNext/>
        <w:rPr>
          <w:i/>
          <w:iCs/>
          <w:lang w:eastAsia="en-US"/>
        </w:rPr>
      </w:pPr>
      <w:r>
        <w:rPr>
          <w:i/>
          <w:iCs/>
          <w:lang w:eastAsia="en-US"/>
        </w:rPr>
        <w:t>Zhenhua (vivo): Clarified r08 is not provided by rapporteur, and responds.</w:t>
      </w:r>
    </w:p>
    <w:p w14:paraId="2FEDD0D2" w14:textId="77777777" w:rsidR="00CE58C4" w:rsidRDefault="00CE58C4" w:rsidP="00D82FEA">
      <w:pPr>
        <w:pStyle w:val="FP"/>
        <w:keepNext/>
        <w:rPr>
          <w:i/>
          <w:iCs/>
          <w:lang w:eastAsia="en-US"/>
        </w:rPr>
      </w:pPr>
      <w:r>
        <w:rPr>
          <w:i/>
          <w:iCs/>
          <w:lang w:eastAsia="en-US"/>
        </w:rPr>
        <w:t>Sherry(Xiaomi) comments.</w:t>
      </w:r>
    </w:p>
    <w:p w14:paraId="72216359" w14:textId="77777777" w:rsidR="00CE58C4" w:rsidRDefault="00CE58C4" w:rsidP="00D82FEA">
      <w:pPr>
        <w:pStyle w:val="FP"/>
        <w:keepNext/>
        <w:rPr>
          <w:i/>
          <w:iCs/>
          <w:lang w:eastAsia="en-US"/>
        </w:rPr>
      </w:pPr>
      <w:r>
        <w:rPr>
          <w:i/>
          <w:iCs/>
          <w:lang w:eastAsia="en-US"/>
        </w:rPr>
        <w:t>==== Revisions Deadline ====</w:t>
      </w:r>
    </w:p>
    <w:p w14:paraId="7A20A565" w14:textId="77777777" w:rsidR="00CE58C4" w:rsidRDefault="00CE58C4" w:rsidP="00D82FEA">
      <w:pPr>
        <w:pStyle w:val="FP"/>
        <w:keepNext/>
        <w:rPr>
          <w:i/>
          <w:iCs/>
          <w:lang w:eastAsia="en-US"/>
        </w:rPr>
      </w:pPr>
      <w:r>
        <w:rPr>
          <w:i/>
          <w:iCs/>
          <w:lang w:eastAsia="en-US"/>
        </w:rPr>
        <w:t>Walter (Philips) responds to Hualin (Huawei) and Sherry(Xiaomi).</w:t>
      </w:r>
    </w:p>
    <w:p w14:paraId="390E7390" w14:textId="77777777" w:rsidR="00CE58C4" w:rsidRDefault="00CE58C4" w:rsidP="00D82FEA">
      <w:pPr>
        <w:pStyle w:val="FP"/>
        <w:keepNext/>
        <w:rPr>
          <w:i/>
          <w:iCs/>
          <w:lang w:eastAsia="en-US"/>
        </w:rPr>
      </w:pPr>
      <w:r>
        <w:rPr>
          <w:i/>
          <w:iCs/>
          <w:lang w:eastAsia="en-US"/>
        </w:rPr>
        <w:t>Zhenhua (vivo) provides r09 in draft folder based on r07 to only add new supporter and co-source company.</w:t>
      </w:r>
    </w:p>
    <w:p w14:paraId="19BC970F" w14:textId="77777777" w:rsidR="00CE58C4" w:rsidRDefault="00CE58C4" w:rsidP="00D82FEA">
      <w:pPr>
        <w:pStyle w:val="FP"/>
        <w:keepNext/>
        <w:rPr>
          <w:i/>
          <w:iCs/>
          <w:lang w:eastAsia="en-US"/>
        </w:rPr>
      </w:pPr>
      <w:r>
        <w:rPr>
          <w:i/>
          <w:iCs/>
          <w:lang w:eastAsia="en-US"/>
        </w:rPr>
        <w:t>Laurent (Nokia): Comments: What is problematic is NOTE 1</w:t>
      </w:r>
    </w:p>
    <w:p w14:paraId="41B027EA" w14:textId="77777777" w:rsidR="00CE58C4" w:rsidRDefault="00CE58C4" w:rsidP="00D82FEA">
      <w:pPr>
        <w:pStyle w:val="FP"/>
        <w:keepNext/>
        <w:rPr>
          <w:i/>
          <w:iCs/>
          <w:lang w:eastAsia="en-US"/>
        </w:rPr>
      </w:pPr>
      <w:r>
        <w:rPr>
          <w:i/>
          <w:iCs/>
          <w:lang w:eastAsia="en-US"/>
        </w:rPr>
        <w:t>Zhenhua (vivo) replies to Laurent (Nokia)</w:t>
      </w:r>
    </w:p>
    <w:p w14:paraId="0974C8A3" w14:textId="77777777" w:rsidR="00CE58C4" w:rsidRDefault="00CE58C4" w:rsidP="00D82FEA">
      <w:pPr>
        <w:pStyle w:val="FP"/>
        <w:keepNext/>
        <w:rPr>
          <w:i/>
          <w:iCs/>
          <w:lang w:eastAsia="en-US"/>
        </w:rPr>
      </w:pPr>
      <w:r>
        <w:rPr>
          <w:i/>
          <w:iCs/>
          <w:lang w:eastAsia="en-US"/>
        </w:rPr>
        <w:t>Walter Dees (Philips) cannot agree with revisions r02, r03, r04, r05, r06, r07 and r09 if the last sentence in the second to last NOTE is not removed or updated. Propose to discuss in CC#3 unless some agreement can be reached beforehand.</w:t>
      </w:r>
    </w:p>
    <w:p w14:paraId="57C853F2" w14:textId="77777777" w:rsidR="00CE58C4" w:rsidRDefault="00CE58C4" w:rsidP="00D82FEA">
      <w:pPr>
        <w:pStyle w:val="FP"/>
        <w:keepNext/>
        <w:rPr>
          <w:i/>
          <w:iCs/>
          <w:lang w:eastAsia="en-US"/>
        </w:rPr>
      </w:pPr>
      <w:r>
        <w:rPr>
          <w:i/>
          <w:iCs/>
          <w:lang w:eastAsia="en-US"/>
        </w:rPr>
        <w:t>Zhenhua (vivo) thanks Walter (Philips) to provides suggestion on the NOTE modification.</w:t>
      </w:r>
    </w:p>
    <w:p w14:paraId="04DC91EB" w14:textId="77777777" w:rsidR="00CE58C4" w:rsidRDefault="00CE58C4" w:rsidP="00D82FEA">
      <w:pPr>
        <w:pStyle w:val="FP"/>
        <w:keepNext/>
        <w:rPr>
          <w:i/>
          <w:iCs/>
          <w:lang w:eastAsia="en-US"/>
        </w:rPr>
      </w:pPr>
      <w:r>
        <w:rPr>
          <w:i/>
          <w:iCs/>
          <w:lang w:eastAsia="en-US"/>
        </w:rPr>
        <w:t>Hualin(Huawei) can't agree the revised NOTE.</w:t>
      </w:r>
    </w:p>
    <w:p w14:paraId="0BCE3FE6" w14:textId="77777777" w:rsidR="00CE58C4" w:rsidRDefault="00CE58C4" w:rsidP="00D82FEA">
      <w:pPr>
        <w:pStyle w:val="FP"/>
        <w:keepNext/>
        <w:rPr>
          <w:i/>
          <w:iCs/>
          <w:lang w:eastAsia="en-US"/>
        </w:rPr>
      </w:pPr>
      <w:r>
        <w:rPr>
          <w:i/>
          <w:iCs/>
          <w:lang w:eastAsia="en-US"/>
        </w:rPr>
        <w:t xml:space="preserve">Laurent (Nokia): objects to any version between R00 and R05 both included. Can live with R06/R07 but wants first Note 1 to be clean and then to have a look at the TU numbers that heavily depend on Note 1. If </w:t>
      </w:r>
      <w:proofErr w:type="spellStart"/>
      <w:r>
        <w:rPr>
          <w:i/>
          <w:iCs/>
          <w:lang w:eastAsia="en-US"/>
        </w:rPr>
        <w:t>ProSe</w:t>
      </w:r>
      <w:proofErr w:type="spellEnd"/>
      <w:r>
        <w:rPr>
          <w:i/>
          <w:iCs/>
          <w:lang w:eastAsia="en-US"/>
        </w:rPr>
        <w:t xml:space="preserve"> WT about non 3GPP support is agreed, reusing </w:t>
      </w:r>
      <w:proofErr w:type="spellStart"/>
      <w:r>
        <w:rPr>
          <w:i/>
          <w:iCs/>
          <w:lang w:eastAsia="en-US"/>
        </w:rPr>
        <w:t>ProSe</w:t>
      </w:r>
      <w:proofErr w:type="spellEnd"/>
      <w:r>
        <w:rPr>
          <w:i/>
          <w:iCs/>
          <w:lang w:eastAsia="en-US"/>
        </w:rPr>
        <w:t xml:space="preserve"> solution is Mandatory</w:t>
      </w:r>
    </w:p>
    <w:p w14:paraId="2E27871A" w14:textId="77777777" w:rsidR="00CE58C4" w:rsidRDefault="00CE58C4" w:rsidP="00D82FEA">
      <w:pPr>
        <w:pStyle w:val="FP"/>
        <w:keepNext/>
        <w:rPr>
          <w:i/>
          <w:iCs/>
          <w:lang w:eastAsia="en-US"/>
        </w:rPr>
      </w:pPr>
      <w:r>
        <w:rPr>
          <w:i/>
          <w:iCs/>
          <w:lang w:eastAsia="en-US"/>
        </w:rPr>
        <w:t>Hong (Qualcomm) comments.</w:t>
      </w:r>
    </w:p>
    <w:p w14:paraId="0C9A7D81" w14:textId="77777777" w:rsidR="00CE58C4" w:rsidRDefault="00CE58C4" w:rsidP="00D82FEA">
      <w:pPr>
        <w:pStyle w:val="FP"/>
        <w:keepNext/>
        <w:rPr>
          <w:i/>
          <w:iCs/>
          <w:lang w:eastAsia="en-US"/>
        </w:rPr>
      </w:pPr>
      <w:r>
        <w:rPr>
          <w:i/>
          <w:iCs/>
          <w:lang w:eastAsia="en-US"/>
        </w:rPr>
        <w:t>Hualin(Huawei) support the way proposed by Nokia</w:t>
      </w:r>
    </w:p>
    <w:p w14:paraId="6C42D6A1" w14:textId="77777777" w:rsidR="00CE58C4" w:rsidRDefault="00CE58C4" w:rsidP="00D82FEA">
      <w:pPr>
        <w:pStyle w:val="FP"/>
        <w:keepNext/>
        <w:rPr>
          <w:i/>
          <w:iCs/>
          <w:lang w:eastAsia="en-US"/>
        </w:rPr>
      </w:pPr>
      <w:r>
        <w:rPr>
          <w:i/>
          <w:iCs/>
          <w:lang w:eastAsia="en-US"/>
        </w:rPr>
        <w:t>Sherry(Xiaomi) supports the way forward proposed by Laurent.</w:t>
      </w:r>
    </w:p>
    <w:p w14:paraId="7C5AA3F0" w14:textId="77777777" w:rsidR="00CE58C4" w:rsidRDefault="00CE58C4" w:rsidP="00D82FEA">
      <w:pPr>
        <w:pStyle w:val="FP"/>
        <w:keepNext/>
        <w:rPr>
          <w:i/>
          <w:iCs/>
          <w:lang w:eastAsia="en-US"/>
        </w:rPr>
      </w:pPr>
      <w:r>
        <w:rPr>
          <w:i/>
          <w:iCs/>
          <w:lang w:eastAsia="en-US"/>
        </w:rPr>
        <w:t>==== Comments Deadline ====</w:t>
      </w:r>
    </w:p>
    <w:p w14:paraId="6C2197DD" w14:textId="77777777" w:rsidR="00CE58C4" w:rsidRDefault="00CE58C4" w:rsidP="00D82FEA">
      <w:pPr>
        <w:pStyle w:val="FP"/>
        <w:keepNext/>
        <w:rPr>
          <w:i/>
          <w:iCs/>
          <w:lang w:eastAsia="en-US"/>
        </w:rPr>
      </w:pPr>
      <w:r>
        <w:rPr>
          <w:i/>
          <w:iCs/>
          <w:lang w:eastAsia="en-US"/>
        </w:rPr>
        <w:t>Zhenhua (vivo) provides a wording proposal for the NOTE.</w:t>
      </w:r>
    </w:p>
    <w:p w14:paraId="2A46DAC0" w14:textId="77777777" w:rsidR="00CE58C4" w:rsidRDefault="00CE58C4" w:rsidP="00D82FEA">
      <w:pPr>
        <w:pStyle w:val="FP"/>
        <w:keepNext/>
        <w:rPr>
          <w:i/>
          <w:iCs/>
          <w:lang w:eastAsia="en-US"/>
        </w:rPr>
      </w:pPr>
      <w:r>
        <w:rPr>
          <w:i/>
          <w:iCs/>
          <w:lang w:eastAsia="en-US"/>
        </w:rPr>
        <w:t>Zhenhua (vivo) provides r10 in CC#2 folder.</w:t>
      </w:r>
    </w:p>
    <w:p w14:paraId="436544FA" w14:textId="77777777" w:rsidR="00CE58C4" w:rsidRDefault="00CE58C4" w:rsidP="00D82FEA">
      <w:pPr>
        <w:pStyle w:val="FP"/>
        <w:keepNext/>
        <w:rPr>
          <w:i/>
          <w:iCs/>
          <w:lang w:eastAsia="en-US"/>
        </w:rPr>
      </w:pPr>
      <w:r>
        <w:rPr>
          <w:i/>
          <w:iCs/>
          <w:lang w:eastAsia="en-US"/>
        </w:rPr>
        <w:t>Hong (Qualcomm) propose some new wording for the NOTE.</w:t>
      </w:r>
    </w:p>
    <w:p w14:paraId="600BE1A8" w14:textId="77777777" w:rsidR="00CE58C4" w:rsidRDefault="00CE58C4" w:rsidP="00D82FEA">
      <w:pPr>
        <w:pStyle w:val="FP"/>
        <w:keepNext/>
        <w:rPr>
          <w:i/>
          <w:iCs/>
          <w:lang w:eastAsia="en-US"/>
        </w:rPr>
      </w:pPr>
      <w:r>
        <w:rPr>
          <w:i/>
          <w:iCs/>
          <w:lang w:eastAsia="en-US"/>
        </w:rPr>
        <w:t>Zhenhua (vivo) provides r11 in CC#2 folder to adopt wording to the NOTE proposed by Hong (Qualcomm).</w:t>
      </w:r>
    </w:p>
    <w:p w14:paraId="2D750F9A" w14:textId="77777777" w:rsidR="00CE58C4" w:rsidRDefault="00CE58C4" w:rsidP="00D82FEA">
      <w:pPr>
        <w:pStyle w:val="FP"/>
        <w:keepNext/>
        <w:rPr>
          <w:i/>
          <w:iCs/>
          <w:lang w:eastAsia="en-US"/>
        </w:rPr>
      </w:pPr>
      <w:r>
        <w:rPr>
          <w:i/>
          <w:iCs/>
          <w:lang w:eastAsia="en-US"/>
        </w:rPr>
        <w:t>Walter Dees (Philips) proposes a change to the wording of the NOTE.</w:t>
      </w:r>
    </w:p>
    <w:p w14:paraId="1609A8C9" w14:textId="77777777" w:rsidR="00CE58C4" w:rsidRDefault="00CE58C4" w:rsidP="00D82FEA">
      <w:pPr>
        <w:pStyle w:val="FP"/>
        <w:keepNext/>
        <w:rPr>
          <w:i/>
          <w:iCs/>
          <w:lang w:eastAsia="en-US"/>
        </w:rPr>
      </w:pPr>
      <w:r>
        <w:rPr>
          <w:i/>
          <w:iCs/>
          <w:lang w:eastAsia="en-US"/>
        </w:rPr>
        <w:t>Sherry (Xiaomi) is fine with Hong's wording and Walter's proposal to the NOTE.</w:t>
      </w:r>
    </w:p>
    <w:p w14:paraId="1B462E02" w14:textId="77777777" w:rsidR="00CE58C4" w:rsidRDefault="00CE58C4" w:rsidP="00D82FEA">
      <w:pPr>
        <w:pStyle w:val="FP"/>
        <w:keepNext/>
        <w:rPr>
          <w:i/>
          <w:iCs/>
          <w:lang w:eastAsia="en-US"/>
        </w:rPr>
      </w:pPr>
      <w:r>
        <w:rPr>
          <w:i/>
          <w:iCs/>
          <w:lang w:eastAsia="en-US"/>
        </w:rPr>
        <w:t>Zhenhua (vivo) provides r12 in CC#3 folder.</w:t>
      </w:r>
    </w:p>
    <w:p w14:paraId="1BECFC30" w14:textId="6E5FD572" w:rsidR="00D82FEA" w:rsidRPr="00A555C2" w:rsidRDefault="00D82FEA" w:rsidP="00CE58C4">
      <w:pPr>
        <w:pStyle w:val="FP"/>
        <w:keepNext/>
        <w:rPr>
          <w:b/>
          <w:bCs/>
          <w:lang w:eastAsia="en-US"/>
        </w:rPr>
      </w:pPr>
      <w:r w:rsidRPr="00D82FEA">
        <w:rPr>
          <w:i/>
          <w:iCs/>
          <w:lang w:eastAsia="en-US"/>
        </w:rPr>
        <w:cr/>
      </w:r>
      <w:r w:rsidRPr="00A555C2">
        <w:rPr>
          <w:b/>
          <w:bCs/>
          <w:lang w:eastAsia="en-US"/>
        </w:rPr>
        <w:t>Discussion and conclusion:</w:t>
      </w:r>
    </w:p>
    <w:p w14:paraId="6D938F42" w14:textId="078F5967" w:rsidR="00D82FEA" w:rsidRPr="007D69A6" w:rsidRDefault="007D69A6" w:rsidP="00D82FEA">
      <w:r>
        <w:rPr>
          <w:lang w:eastAsia="en-US"/>
        </w:rPr>
        <w:t xml:space="preserve">Vivo provided </w:t>
      </w:r>
      <w:r w:rsidRPr="000B0067">
        <w:rPr>
          <w:color w:val="0000FF"/>
          <w:lang w:eastAsia="en-US"/>
        </w:rPr>
        <w:t>S2-2108</w:t>
      </w:r>
      <w:r>
        <w:rPr>
          <w:color w:val="0000FF"/>
          <w:lang w:eastAsia="en-US"/>
        </w:rPr>
        <w:t>660</w:t>
      </w:r>
      <w:r w:rsidRPr="000B0067">
        <w:rPr>
          <w:color w:val="0000FF"/>
          <w:lang w:eastAsia="en-US"/>
        </w:rPr>
        <w:t>r</w:t>
      </w:r>
      <w:r>
        <w:rPr>
          <w:color w:val="0000FF"/>
          <w:lang w:eastAsia="en-US"/>
        </w:rPr>
        <w:t>13.</w:t>
      </w:r>
      <w:r w:rsidRPr="000B0067">
        <w:t xml:space="preserve"> </w:t>
      </w:r>
      <w:r>
        <w:t xml:space="preserve">Nokia asked where the listed stage 1 requirements are to be found. Vivo replied that there is a SA WG1 Study on this. Orange asked for clarification on the link to NPN. Vivo replied that there was a request to take the onboarding study into account and NPN is therefore considered a related Study for WT2. Ericsson asked whether this is the Rel-17 Phase 2 WI or the Rel-18 SID at this meeting. Vivo agreed to remove this from related </w:t>
      </w:r>
      <w:proofErr w:type="spellStart"/>
      <w:r>
        <w:t>WIs.</w:t>
      </w:r>
      <w:proofErr w:type="spellEnd"/>
      <w:r>
        <w:t xml:space="preserve"> This was updated in r14. </w:t>
      </w:r>
      <w:r w:rsidRPr="000B0067">
        <w:rPr>
          <w:color w:val="0000FF"/>
          <w:lang w:eastAsia="en-US"/>
        </w:rPr>
        <w:t>S2-2108</w:t>
      </w:r>
      <w:r>
        <w:rPr>
          <w:color w:val="0000FF"/>
          <w:lang w:eastAsia="en-US"/>
        </w:rPr>
        <w:t>660</w:t>
      </w:r>
      <w:r w:rsidRPr="000B0067">
        <w:rPr>
          <w:color w:val="0000FF"/>
          <w:lang w:eastAsia="en-US"/>
        </w:rPr>
        <w:t>r</w:t>
      </w:r>
      <w:r>
        <w:rPr>
          <w:color w:val="0000FF"/>
          <w:lang w:eastAsia="en-US"/>
        </w:rPr>
        <w:t>14</w:t>
      </w:r>
      <w:r>
        <w:t xml:space="preserve"> was agreed and was revised in </w:t>
      </w:r>
      <w:r w:rsidRPr="007D69A6">
        <w:rPr>
          <w:color w:val="0000FF"/>
        </w:rPr>
        <w:t>S2-2109357</w:t>
      </w:r>
      <w:r>
        <w:t xml:space="preserve">, which was </w:t>
      </w:r>
      <w:r w:rsidRPr="00C3284B">
        <w:rPr>
          <w:color w:val="FF0000"/>
          <w:lang w:eastAsia="en-US"/>
        </w:rPr>
        <w:t>approved</w:t>
      </w:r>
      <w:r>
        <w:t>.</w:t>
      </w:r>
    </w:p>
    <w:p w14:paraId="5C834BBA" w14:textId="1187544E" w:rsidR="00D82FEA" w:rsidRDefault="00B61F97" w:rsidP="00D82FEA">
      <w:pPr>
        <w:keepNext/>
        <w:pBdr>
          <w:top w:val="single" w:sz="4" w:space="1" w:color="auto"/>
        </w:pBdr>
        <w:rPr>
          <w:lang w:eastAsia="en-US"/>
        </w:rPr>
      </w:pPr>
      <w:r w:rsidRPr="00B61F97">
        <w:rPr>
          <w:color w:val="0000FF"/>
          <w:lang w:eastAsia="en-US"/>
        </w:rPr>
        <w:lastRenderedPageBreak/>
        <w:t>S2-2108662</w:t>
      </w:r>
      <w:r w:rsidR="00D82FEA">
        <w:rPr>
          <w:lang w:eastAsia="en-US"/>
        </w:rPr>
        <w:t xml:space="preserve"> (SID NEW) New SID on UE Aggregation for Industry with Multi-connectivity. (Source: Vivo Mobile Communications Ltd, China Telecom, China Unicom, CATT, </w:t>
      </w:r>
      <w:proofErr w:type="spellStart"/>
      <w:r w:rsidR="00D82FEA">
        <w:rPr>
          <w:lang w:eastAsia="en-US"/>
        </w:rPr>
        <w:t>Spreadtrum</w:t>
      </w:r>
      <w:proofErr w:type="spellEnd"/>
      <w:r w:rsidR="00D82FEA">
        <w:rPr>
          <w:lang w:eastAsia="en-US"/>
        </w:rPr>
        <w:t xml:space="preserve"> Communications)</w:t>
      </w:r>
    </w:p>
    <w:p w14:paraId="33FD006D" w14:textId="77777777" w:rsidR="00D82FEA" w:rsidRPr="00D82FEA" w:rsidRDefault="00D82FEA" w:rsidP="00D82FEA">
      <w:pPr>
        <w:pStyle w:val="FP"/>
        <w:keepNext/>
        <w:rPr>
          <w:b/>
          <w:bCs/>
          <w:i/>
          <w:iCs/>
        </w:rPr>
      </w:pPr>
      <w:r w:rsidRPr="00D82FEA">
        <w:rPr>
          <w:b/>
          <w:bCs/>
          <w:i/>
          <w:iCs/>
        </w:rPr>
        <w:t>e-mail comments:</w:t>
      </w:r>
    </w:p>
    <w:p w14:paraId="56F43B4E" w14:textId="77777777" w:rsidR="00CE58C4" w:rsidRDefault="00CE58C4" w:rsidP="00D82FEA">
      <w:pPr>
        <w:pStyle w:val="FP"/>
        <w:keepNext/>
        <w:rPr>
          <w:i/>
          <w:iCs/>
          <w:lang w:eastAsia="en-US"/>
        </w:rPr>
      </w:pPr>
      <w:r>
        <w:rPr>
          <w:i/>
          <w:iCs/>
          <w:lang w:eastAsia="en-US"/>
        </w:rPr>
        <w:t>LaeYoung (LGE) asks a Q for clarification.</w:t>
      </w:r>
    </w:p>
    <w:p w14:paraId="30D98FE2" w14:textId="77777777" w:rsidR="00CE58C4" w:rsidRDefault="00CE58C4" w:rsidP="00D82FEA">
      <w:pPr>
        <w:pStyle w:val="FP"/>
        <w:keepNext/>
        <w:rPr>
          <w:i/>
          <w:iCs/>
          <w:lang w:eastAsia="en-US"/>
        </w:rPr>
      </w:pPr>
      <w:r>
        <w:rPr>
          <w:i/>
          <w:iCs/>
          <w:lang w:eastAsia="en-US"/>
        </w:rPr>
        <w:t>Qian (LGE) provides comments.</w:t>
      </w:r>
    </w:p>
    <w:p w14:paraId="14CEB031" w14:textId="77777777" w:rsidR="00CE58C4" w:rsidRDefault="00CE58C4" w:rsidP="00D82FEA">
      <w:pPr>
        <w:pStyle w:val="FP"/>
        <w:keepNext/>
        <w:rPr>
          <w:i/>
          <w:iCs/>
          <w:lang w:eastAsia="en-US"/>
        </w:rPr>
      </w:pPr>
      <w:r>
        <w:rPr>
          <w:i/>
          <w:iCs/>
          <w:lang w:eastAsia="en-US"/>
        </w:rPr>
        <w:t>LaeYoung (LGE) just wants to clarify that Qian is not from LGE but from Ericsson. ^__^</w:t>
      </w:r>
    </w:p>
    <w:p w14:paraId="118E8F68" w14:textId="77777777" w:rsidR="00CE58C4" w:rsidRDefault="00CE58C4" w:rsidP="00D82FEA">
      <w:pPr>
        <w:pStyle w:val="FP"/>
        <w:keepNext/>
        <w:rPr>
          <w:i/>
          <w:iCs/>
          <w:lang w:eastAsia="en-US"/>
        </w:rPr>
      </w:pPr>
      <w:r>
        <w:rPr>
          <w:i/>
          <w:iCs/>
          <w:lang w:eastAsia="en-US"/>
        </w:rPr>
        <w:t>Qian (Ericsson) re-sends the mail to indication the source company is 'Ericsson' (Copy/Paste mistake).</w:t>
      </w:r>
    </w:p>
    <w:p w14:paraId="62AB8B04" w14:textId="77777777" w:rsidR="00CE58C4" w:rsidRDefault="00CE58C4" w:rsidP="00D82FEA">
      <w:pPr>
        <w:pStyle w:val="FP"/>
        <w:keepNext/>
        <w:rPr>
          <w:i/>
          <w:iCs/>
          <w:lang w:eastAsia="en-US"/>
        </w:rPr>
      </w:pPr>
      <w:r>
        <w:rPr>
          <w:i/>
          <w:iCs/>
          <w:lang w:eastAsia="en-US"/>
        </w:rPr>
        <w:t>Haris(Qualcomm) proposes revision in DRAFTS folder</w:t>
      </w:r>
    </w:p>
    <w:p w14:paraId="4272CC60" w14:textId="77777777" w:rsidR="00CE58C4" w:rsidRDefault="00CE58C4" w:rsidP="00D82FEA">
      <w:pPr>
        <w:pStyle w:val="FP"/>
        <w:keepNext/>
        <w:rPr>
          <w:i/>
          <w:iCs/>
          <w:lang w:eastAsia="en-US"/>
        </w:rPr>
      </w:pPr>
      <w:r>
        <w:rPr>
          <w:i/>
          <w:iCs/>
          <w:lang w:eastAsia="en-US"/>
        </w:rPr>
        <w:t>Saso (Intel) seeks clarification.</w:t>
      </w:r>
    </w:p>
    <w:p w14:paraId="1D37F2BC" w14:textId="77777777" w:rsidR="00CE58C4" w:rsidRDefault="00CE58C4" w:rsidP="00D82FEA">
      <w:pPr>
        <w:pStyle w:val="FP"/>
        <w:keepNext/>
        <w:rPr>
          <w:i/>
          <w:iCs/>
          <w:lang w:eastAsia="en-US"/>
        </w:rPr>
      </w:pPr>
      <w:r>
        <w:rPr>
          <w:i/>
          <w:iCs/>
          <w:lang w:eastAsia="en-US"/>
        </w:rPr>
        <w:t>Saso (Intel) provides additional comment.</w:t>
      </w:r>
    </w:p>
    <w:p w14:paraId="5AE4B25D" w14:textId="77777777" w:rsidR="00CE58C4" w:rsidRDefault="00CE58C4" w:rsidP="00D82FEA">
      <w:pPr>
        <w:pStyle w:val="FP"/>
        <w:keepNext/>
        <w:rPr>
          <w:i/>
          <w:iCs/>
          <w:lang w:eastAsia="en-US"/>
        </w:rPr>
      </w:pPr>
      <w:r>
        <w:rPr>
          <w:i/>
          <w:iCs/>
          <w:lang w:eastAsia="en-US"/>
        </w:rPr>
        <w:t>Antoine (Orange) comments.</w:t>
      </w:r>
    </w:p>
    <w:p w14:paraId="71587FFB" w14:textId="77777777" w:rsidR="00CE58C4" w:rsidRDefault="00CE58C4" w:rsidP="00D82FEA">
      <w:pPr>
        <w:pStyle w:val="FP"/>
        <w:keepNext/>
        <w:rPr>
          <w:i/>
          <w:iCs/>
          <w:lang w:eastAsia="en-US"/>
        </w:rPr>
      </w:pPr>
      <w:r>
        <w:rPr>
          <w:i/>
          <w:iCs/>
          <w:lang w:eastAsia="en-US"/>
        </w:rPr>
        <w:t>Devaki (Nokia) provides _</w:t>
      </w:r>
      <w:proofErr w:type="spellStart"/>
      <w:r>
        <w:rPr>
          <w:i/>
          <w:iCs/>
          <w:lang w:eastAsia="en-US"/>
        </w:rPr>
        <w:t>revNokia</w:t>
      </w:r>
      <w:proofErr w:type="spellEnd"/>
      <w:r>
        <w:rPr>
          <w:i/>
          <w:iCs/>
          <w:lang w:eastAsia="en-US"/>
        </w:rPr>
        <w:t xml:space="preserve"> (on top of _</w:t>
      </w:r>
      <w:proofErr w:type="spellStart"/>
      <w:r>
        <w:rPr>
          <w:i/>
          <w:iCs/>
          <w:lang w:eastAsia="en-US"/>
        </w:rPr>
        <w:t>revQC</w:t>
      </w:r>
      <w:proofErr w:type="spellEnd"/>
      <w:r>
        <w:rPr>
          <w:i/>
          <w:iCs/>
          <w:lang w:eastAsia="en-US"/>
        </w:rPr>
        <w:t xml:space="preserve">). Devaki requests to ignore r01 as it was provided by mistake. We are also supportive of 5GC based solution to be studied (without impacting RAN for UE </w:t>
      </w:r>
      <w:proofErr w:type="spellStart"/>
      <w:r>
        <w:rPr>
          <w:i/>
          <w:iCs/>
          <w:lang w:eastAsia="en-US"/>
        </w:rPr>
        <w:t>aggr</w:t>
      </w:r>
      <w:proofErr w:type="spellEnd"/>
      <w:r>
        <w:rPr>
          <w:i/>
          <w:iCs/>
          <w:lang w:eastAsia="en-US"/>
        </w:rPr>
        <w:t>) in Rel-18.</w:t>
      </w:r>
    </w:p>
    <w:p w14:paraId="11009646" w14:textId="77777777" w:rsidR="00CE58C4" w:rsidRDefault="00CE58C4" w:rsidP="00D82FEA">
      <w:pPr>
        <w:pStyle w:val="FP"/>
        <w:keepNext/>
        <w:rPr>
          <w:i/>
          <w:iCs/>
          <w:lang w:eastAsia="en-US"/>
        </w:rPr>
      </w:pPr>
      <w:r>
        <w:rPr>
          <w:i/>
          <w:iCs/>
          <w:lang w:eastAsia="en-US"/>
        </w:rPr>
        <w:t>Fei (OPPO) comments.</w:t>
      </w:r>
    </w:p>
    <w:p w14:paraId="1509D64D" w14:textId="77777777" w:rsidR="00CE58C4" w:rsidRDefault="00CE58C4" w:rsidP="00D82FEA">
      <w:pPr>
        <w:pStyle w:val="FP"/>
        <w:keepNext/>
        <w:rPr>
          <w:i/>
          <w:iCs/>
          <w:lang w:eastAsia="en-US"/>
        </w:rPr>
      </w:pPr>
      <w:r>
        <w:rPr>
          <w:i/>
          <w:iCs/>
          <w:lang w:eastAsia="en-US"/>
        </w:rPr>
        <w:t>Zhenhua (vivo) responds</w:t>
      </w:r>
    </w:p>
    <w:p w14:paraId="0109D5EA" w14:textId="77777777" w:rsidR="00CE58C4" w:rsidRDefault="00CE58C4" w:rsidP="00D82FEA">
      <w:pPr>
        <w:pStyle w:val="FP"/>
        <w:keepNext/>
        <w:rPr>
          <w:i/>
          <w:iCs/>
          <w:lang w:eastAsia="en-US"/>
        </w:rPr>
      </w:pPr>
      <w:r>
        <w:rPr>
          <w:i/>
          <w:iCs/>
          <w:lang w:eastAsia="en-US"/>
        </w:rPr>
        <w:t>Zhenhua (vivo) responds to Qian (Ericsson).</w:t>
      </w:r>
    </w:p>
    <w:p w14:paraId="0E359C16" w14:textId="77777777" w:rsidR="00CE58C4" w:rsidRDefault="00CE58C4" w:rsidP="00D82FEA">
      <w:pPr>
        <w:pStyle w:val="FP"/>
        <w:keepNext/>
        <w:rPr>
          <w:i/>
          <w:iCs/>
          <w:lang w:eastAsia="en-US"/>
        </w:rPr>
      </w:pPr>
      <w:r>
        <w:rPr>
          <w:i/>
          <w:iCs/>
          <w:lang w:eastAsia="en-US"/>
        </w:rPr>
        <w:t>Dieter (Deutsche Telekom) has strong concerns with the proposal.</w:t>
      </w:r>
    </w:p>
    <w:p w14:paraId="733967AA" w14:textId="77777777" w:rsidR="00CE58C4" w:rsidRDefault="00CE58C4" w:rsidP="00D82FEA">
      <w:pPr>
        <w:pStyle w:val="FP"/>
        <w:keepNext/>
        <w:rPr>
          <w:i/>
          <w:iCs/>
          <w:lang w:eastAsia="en-US"/>
        </w:rPr>
      </w:pPr>
      <w:r>
        <w:rPr>
          <w:i/>
          <w:iCs/>
          <w:lang w:eastAsia="en-US"/>
        </w:rPr>
        <w:t>Marco (Huawei) objects to the new WT addition.</w:t>
      </w:r>
    </w:p>
    <w:p w14:paraId="5DDFFE53" w14:textId="77777777" w:rsidR="00CE58C4" w:rsidRDefault="00CE58C4" w:rsidP="00D82FEA">
      <w:pPr>
        <w:pStyle w:val="FP"/>
        <w:keepNext/>
        <w:rPr>
          <w:i/>
          <w:iCs/>
          <w:lang w:eastAsia="en-US"/>
        </w:rPr>
      </w:pPr>
      <w:r>
        <w:rPr>
          <w:i/>
          <w:iCs/>
          <w:lang w:eastAsia="en-US"/>
        </w:rPr>
        <w:t>Haris(Qualcomm) asks question to Marco (Huawei)</w:t>
      </w:r>
    </w:p>
    <w:p w14:paraId="4D62A97E" w14:textId="77777777" w:rsidR="00CE58C4" w:rsidRDefault="00CE58C4" w:rsidP="00D82FEA">
      <w:pPr>
        <w:pStyle w:val="FP"/>
        <w:keepNext/>
        <w:rPr>
          <w:i/>
          <w:iCs/>
          <w:lang w:eastAsia="en-US"/>
        </w:rPr>
      </w:pPr>
      <w:r>
        <w:rPr>
          <w:i/>
          <w:iCs/>
          <w:lang w:eastAsia="en-US"/>
        </w:rPr>
        <w:t>Zhenhua (vivo) provides r02</w:t>
      </w:r>
    </w:p>
    <w:p w14:paraId="5B137F6E" w14:textId="77777777" w:rsidR="00CE58C4" w:rsidRDefault="00CE58C4" w:rsidP="00D82FEA">
      <w:pPr>
        <w:pStyle w:val="FP"/>
        <w:keepNext/>
        <w:rPr>
          <w:i/>
          <w:iCs/>
          <w:lang w:eastAsia="en-US"/>
        </w:rPr>
      </w:pPr>
      <w:r>
        <w:rPr>
          <w:i/>
          <w:iCs/>
          <w:lang w:eastAsia="en-US"/>
        </w:rPr>
        <w:t>Qian (Ericsson) comments and expresses concerns</w:t>
      </w:r>
    </w:p>
    <w:p w14:paraId="7AD03C1F" w14:textId="77777777" w:rsidR="00CE58C4" w:rsidRDefault="00CE58C4" w:rsidP="00D82FEA">
      <w:pPr>
        <w:pStyle w:val="FP"/>
        <w:keepNext/>
        <w:rPr>
          <w:i/>
          <w:iCs/>
          <w:lang w:eastAsia="en-US"/>
        </w:rPr>
      </w:pPr>
      <w:r>
        <w:rPr>
          <w:i/>
          <w:iCs/>
          <w:lang w:eastAsia="en-US"/>
        </w:rPr>
        <w:t>Guillaume (MediaTek Inc.) comments</w:t>
      </w:r>
    </w:p>
    <w:p w14:paraId="79F79F6A" w14:textId="77777777" w:rsidR="00CE58C4" w:rsidRDefault="00CE58C4" w:rsidP="00D82FEA">
      <w:pPr>
        <w:pStyle w:val="FP"/>
        <w:keepNext/>
        <w:rPr>
          <w:i/>
          <w:iCs/>
          <w:lang w:eastAsia="en-US"/>
        </w:rPr>
      </w:pPr>
      <w:r>
        <w:rPr>
          <w:i/>
          <w:iCs/>
          <w:lang w:eastAsia="en-US"/>
        </w:rPr>
        <w:t>Marco (Huawei) replies to Haris (Qualcomm)</w:t>
      </w:r>
    </w:p>
    <w:p w14:paraId="70D921B1" w14:textId="77777777" w:rsidR="00CE58C4" w:rsidRDefault="00CE58C4" w:rsidP="00D82FEA">
      <w:pPr>
        <w:pStyle w:val="FP"/>
        <w:keepNext/>
        <w:rPr>
          <w:i/>
          <w:iCs/>
          <w:lang w:eastAsia="en-US"/>
        </w:rPr>
      </w:pPr>
      <w:r>
        <w:rPr>
          <w:i/>
          <w:iCs/>
          <w:lang w:eastAsia="en-US"/>
        </w:rPr>
        <w:t>Haris(Qualcomm) comments</w:t>
      </w:r>
    </w:p>
    <w:p w14:paraId="5C09EB43" w14:textId="77777777" w:rsidR="00CE58C4" w:rsidRDefault="00CE58C4" w:rsidP="00D82FEA">
      <w:pPr>
        <w:pStyle w:val="FP"/>
        <w:keepNext/>
        <w:rPr>
          <w:i/>
          <w:iCs/>
          <w:lang w:eastAsia="en-US"/>
        </w:rPr>
      </w:pPr>
      <w:r>
        <w:rPr>
          <w:i/>
          <w:iCs/>
          <w:lang w:eastAsia="en-US"/>
        </w:rPr>
        <w:t>Saso (Intel) objects to this SID.</w:t>
      </w:r>
    </w:p>
    <w:p w14:paraId="4725839C" w14:textId="77777777" w:rsidR="00CE58C4" w:rsidRDefault="00CE58C4" w:rsidP="00D82FEA">
      <w:pPr>
        <w:pStyle w:val="FP"/>
        <w:keepNext/>
        <w:rPr>
          <w:i/>
          <w:iCs/>
          <w:lang w:eastAsia="en-US"/>
        </w:rPr>
      </w:pPr>
      <w:proofErr w:type="spellStart"/>
      <w:r>
        <w:rPr>
          <w:i/>
          <w:iCs/>
          <w:lang w:eastAsia="en-US"/>
        </w:rPr>
        <w:t>Jinsook</w:t>
      </w:r>
      <w:proofErr w:type="spellEnd"/>
      <w:r>
        <w:rPr>
          <w:i/>
          <w:iCs/>
          <w:lang w:eastAsia="en-US"/>
        </w:rPr>
        <w:t xml:space="preserve"> (DISH Network) comments</w:t>
      </w:r>
    </w:p>
    <w:p w14:paraId="24BCACFE" w14:textId="77777777" w:rsidR="00CE58C4" w:rsidRDefault="00CE58C4" w:rsidP="00D82FEA">
      <w:pPr>
        <w:pStyle w:val="FP"/>
        <w:keepNext/>
        <w:rPr>
          <w:i/>
          <w:iCs/>
          <w:lang w:eastAsia="en-US"/>
        </w:rPr>
      </w:pPr>
      <w:r>
        <w:rPr>
          <w:i/>
          <w:iCs/>
          <w:lang w:eastAsia="en-US"/>
        </w:rPr>
        <w:t>Marco (Huawei) comments</w:t>
      </w:r>
    </w:p>
    <w:p w14:paraId="02515960" w14:textId="77777777" w:rsidR="00CE58C4" w:rsidRDefault="00CE58C4" w:rsidP="00D82FEA">
      <w:pPr>
        <w:pStyle w:val="FP"/>
        <w:keepNext/>
        <w:rPr>
          <w:i/>
          <w:iCs/>
          <w:lang w:eastAsia="en-US"/>
        </w:rPr>
      </w:pPr>
      <w:r>
        <w:rPr>
          <w:i/>
          <w:iCs/>
          <w:lang w:eastAsia="en-US"/>
        </w:rPr>
        <w:t>Zhenhua (vivo) provides r03</w:t>
      </w:r>
    </w:p>
    <w:p w14:paraId="4089F037" w14:textId="77777777" w:rsidR="00CE58C4" w:rsidRDefault="00CE58C4" w:rsidP="00D82FEA">
      <w:pPr>
        <w:pStyle w:val="FP"/>
        <w:keepNext/>
        <w:rPr>
          <w:i/>
          <w:iCs/>
          <w:lang w:eastAsia="en-US"/>
        </w:rPr>
      </w:pPr>
      <w:r>
        <w:rPr>
          <w:i/>
          <w:iCs/>
          <w:lang w:eastAsia="en-US"/>
        </w:rPr>
        <w:t>Zhenhua (vivo) replies</w:t>
      </w:r>
    </w:p>
    <w:p w14:paraId="2574DC2F" w14:textId="77777777" w:rsidR="00CE58C4" w:rsidRDefault="00CE58C4" w:rsidP="00D82FEA">
      <w:pPr>
        <w:pStyle w:val="FP"/>
        <w:keepNext/>
        <w:rPr>
          <w:i/>
          <w:iCs/>
          <w:lang w:eastAsia="en-US"/>
        </w:rPr>
      </w:pPr>
      <w:r>
        <w:rPr>
          <w:i/>
          <w:iCs/>
          <w:lang w:eastAsia="en-US"/>
        </w:rPr>
        <w:t>==== Revisions Deadline ====</w:t>
      </w:r>
    </w:p>
    <w:p w14:paraId="008FADED" w14:textId="77777777" w:rsidR="00CE58C4" w:rsidRDefault="00CE58C4" w:rsidP="00D82FEA">
      <w:pPr>
        <w:pStyle w:val="FP"/>
        <w:keepNext/>
        <w:rPr>
          <w:i/>
          <w:iCs/>
          <w:lang w:eastAsia="en-US"/>
        </w:rPr>
      </w:pPr>
      <w:proofErr w:type="spellStart"/>
      <w:r>
        <w:rPr>
          <w:i/>
          <w:iCs/>
          <w:lang w:eastAsia="en-US"/>
        </w:rPr>
        <w:t>Jinsook</w:t>
      </w:r>
      <w:proofErr w:type="spellEnd"/>
      <w:r>
        <w:rPr>
          <w:i/>
          <w:iCs/>
          <w:lang w:eastAsia="en-US"/>
        </w:rPr>
        <w:t xml:space="preserve"> (DISH Network) as a clarification</w:t>
      </w:r>
    </w:p>
    <w:p w14:paraId="3927F6C9" w14:textId="77777777" w:rsidR="00CE58C4" w:rsidRDefault="00CE58C4" w:rsidP="00D82FEA">
      <w:pPr>
        <w:pStyle w:val="FP"/>
        <w:keepNext/>
        <w:rPr>
          <w:i/>
          <w:iCs/>
          <w:lang w:eastAsia="en-US"/>
        </w:rPr>
      </w:pPr>
      <w:r>
        <w:rPr>
          <w:i/>
          <w:iCs/>
          <w:lang w:eastAsia="en-US"/>
        </w:rPr>
        <w:t>Saso (Intel) replies.</w:t>
      </w:r>
    </w:p>
    <w:p w14:paraId="43B96D2A" w14:textId="77777777" w:rsidR="00CE58C4" w:rsidRDefault="00CE58C4" w:rsidP="00D82FEA">
      <w:pPr>
        <w:pStyle w:val="FP"/>
        <w:keepNext/>
        <w:rPr>
          <w:i/>
          <w:iCs/>
          <w:lang w:eastAsia="en-US"/>
        </w:rPr>
      </w:pPr>
      <w:r>
        <w:rPr>
          <w:i/>
          <w:iCs/>
          <w:lang w:eastAsia="en-US"/>
        </w:rPr>
        <w:t>Devaki (Nokia) objects to all the SID versions (as long as RAN impact is ticked). As commented earlier, we are ok with studying system solutions for the objectives proposed but not ok with RAN impact.</w:t>
      </w:r>
    </w:p>
    <w:p w14:paraId="2ABAD179" w14:textId="77777777" w:rsidR="00CE58C4" w:rsidRDefault="00CE58C4" w:rsidP="00D82FEA">
      <w:pPr>
        <w:pStyle w:val="FP"/>
        <w:keepNext/>
        <w:rPr>
          <w:i/>
          <w:iCs/>
          <w:lang w:eastAsia="en-US"/>
        </w:rPr>
      </w:pPr>
      <w:r>
        <w:rPr>
          <w:i/>
          <w:iCs/>
          <w:lang w:eastAsia="en-US"/>
        </w:rPr>
        <w:t xml:space="preserve">Zhenhua (vivo) replies to </w:t>
      </w:r>
      <w:proofErr w:type="spellStart"/>
      <w:r>
        <w:rPr>
          <w:i/>
          <w:iCs/>
          <w:lang w:eastAsia="en-US"/>
        </w:rPr>
        <w:t>Jinsook</w:t>
      </w:r>
      <w:proofErr w:type="spellEnd"/>
      <w:r>
        <w:rPr>
          <w:i/>
          <w:iCs/>
          <w:lang w:eastAsia="en-US"/>
        </w:rPr>
        <w:t xml:space="preserve"> (DISH Network)</w:t>
      </w:r>
    </w:p>
    <w:p w14:paraId="73E96B77" w14:textId="77777777" w:rsidR="00CE58C4" w:rsidRDefault="00CE58C4" w:rsidP="00D82FEA">
      <w:pPr>
        <w:pStyle w:val="FP"/>
        <w:keepNext/>
        <w:rPr>
          <w:i/>
          <w:iCs/>
          <w:lang w:eastAsia="en-US"/>
        </w:rPr>
      </w:pPr>
      <w:r>
        <w:rPr>
          <w:i/>
          <w:iCs/>
          <w:lang w:eastAsia="en-US"/>
        </w:rPr>
        <w:t>Zhenhua (vivo) replies to Saso (Intel).</w:t>
      </w:r>
    </w:p>
    <w:p w14:paraId="303665E8" w14:textId="77777777" w:rsidR="00CE58C4" w:rsidRDefault="00CE58C4" w:rsidP="00D82FEA">
      <w:pPr>
        <w:pStyle w:val="FP"/>
        <w:keepNext/>
        <w:rPr>
          <w:i/>
          <w:iCs/>
          <w:lang w:eastAsia="en-US"/>
        </w:rPr>
      </w:pPr>
      <w:r>
        <w:rPr>
          <w:i/>
          <w:iCs/>
          <w:lang w:eastAsia="en-US"/>
        </w:rPr>
        <w:t>LaeYoung (LGE) proposes to NOTE this SID and objects to all versions.</w:t>
      </w:r>
    </w:p>
    <w:p w14:paraId="6BCD41C9" w14:textId="77777777" w:rsidR="00CE58C4" w:rsidRDefault="00CE58C4" w:rsidP="00D82FEA">
      <w:pPr>
        <w:pStyle w:val="FP"/>
        <w:keepNext/>
        <w:rPr>
          <w:i/>
          <w:iCs/>
          <w:lang w:eastAsia="en-US"/>
        </w:rPr>
      </w:pPr>
      <w:r>
        <w:rPr>
          <w:i/>
          <w:iCs/>
          <w:lang w:eastAsia="en-US"/>
        </w:rPr>
        <w:t>Dieter (Deutsche Telekom) objects to this SID as per previous comments.</w:t>
      </w:r>
    </w:p>
    <w:p w14:paraId="124F6042" w14:textId="77777777" w:rsidR="00CE58C4" w:rsidRDefault="00CE58C4" w:rsidP="00D82FEA">
      <w:pPr>
        <w:pStyle w:val="FP"/>
        <w:keepNext/>
        <w:rPr>
          <w:i/>
          <w:iCs/>
          <w:lang w:eastAsia="en-US"/>
        </w:rPr>
      </w:pPr>
      <w:r>
        <w:rPr>
          <w:i/>
          <w:iCs/>
          <w:lang w:eastAsia="en-US"/>
        </w:rPr>
        <w:t>Marco (Huawei) objects to r02 and r03 as per previous comments.</w:t>
      </w:r>
    </w:p>
    <w:p w14:paraId="65CA3C00" w14:textId="77777777" w:rsidR="00CE58C4" w:rsidRDefault="00CE58C4" w:rsidP="00D82FEA">
      <w:pPr>
        <w:pStyle w:val="FP"/>
        <w:keepNext/>
        <w:rPr>
          <w:i/>
          <w:iCs/>
          <w:lang w:eastAsia="en-US"/>
        </w:rPr>
      </w:pPr>
      <w:r>
        <w:rPr>
          <w:i/>
          <w:iCs/>
          <w:lang w:eastAsia="en-US"/>
        </w:rPr>
        <w:t>Saso (Intel) replies to Zhenhua (vivo).</w:t>
      </w:r>
    </w:p>
    <w:p w14:paraId="5A923C2F" w14:textId="77777777" w:rsidR="00CE58C4" w:rsidRDefault="00CE58C4" w:rsidP="00D82FEA">
      <w:pPr>
        <w:pStyle w:val="FP"/>
        <w:keepNext/>
        <w:rPr>
          <w:i/>
          <w:iCs/>
          <w:lang w:eastAsia="en-US"/>
        </w:rPr>
      </w:pPr>
      <w:r>
        <w:rPr>
          <w:i/>
          <w:iCs/>
          <w:lang w:eastAsia="en-US"/>
        </w:rPr>
        <w:t>Haris(Qualcomm) objects to r03</w:t>
      </w:r>
    </w:p>
    <w:p w14:paraId="3C5912F0" w14:textId="77777777" w:rsidR="00CE58C4" w:rsidRDefault="00CE58C4" w:rsidP="00D82FEA">
      <w:pPr>
        <w:pStyle w:val="FP"/>
        <w:keepNext/>
        <w:rPr>
          <w:i/>
          <w:iCs/>
          <w:lang w:eastAsia="en-US"/>
        </w:rPr>
      </w:pPr>
      <w:r>
        <w:rPr>
          <w:i/>
          <w:iCs/>
          <w:lang w:eastAsia="en-US"/>
        </w:rPr>
        <w:t>Antoine (Orange) objects to r02.</w:t>
      </w:r>
    </w:p>
    <w:p w14:paraId="4E33DFC4" w14:textId="77777777" w:rsidR="00CE58C4" w:rsidRDefault="00CE58C4" w:rsidP="00D82FEA">
      <w:pPr>
        <w:pStyle w:val="FP"/>
        <w:keepNext/>
        <w:rPr>
          <w:i/>
          <w:iCs/>
          <w:lang w:eastAsia="en-US"/>
        </w:rPr>
      </w:pPr>
      <w:r>
        <w:rPr>
          <w:i/>
          <w:iCs/>
          <w:lang w:eastAsia="en-US"/>
        </w:rPr>
        <w:t>==== Comments Deadline ====</w:t>
      </w:r>
    </w:p>
    <w:p w14:paraId="502A0FD3" w14:textId="77777777" w:rsidR="00CE58C4" w:rsidRDefault="00CE58C4" w:rsidP="00D82FEA">
      <w:pPr>
        <w:pStyle w:val="FP"/>
        <w:keepNext/>
        <w:rPr>
          <w:i/>
          <w:iCs/>
          <w:lang w:eastAsia="en-US"/>
        </w:rPr>
      </w:pPr>
      <w:r>
        <w:rPr>
          <w:i/>
          <w:iCs/>
          <w:lang w:eastAsia="en-US"/>
        </w:rPr>
        <w:t>Devaki (Nokia) can also accept r02 (removing RAN impact or at least marking it as don't know).</w:t>
      </w:r>
    </w:p>
    <w:p w14:paraId="2012915D" w14:textId="371C3500" w:rsidR="00D82FEA" w:rsidRDefault="00D82FEA" w:rsidP="00D82FEA">
      <w:pPr>
        <w:pStyle w:val="FP"/>
        <w:keepNext/>
        <w:rPr>
          <w:i/>
          <w:iCs/>
          <w:lang w:eastAsia="en-US"/>
        </w:rPr>
      </w:pPr>
    </w:p>
    <w:p w14:paraId="035F54E9" w14:textId="77777777" w:rsidR="00D82FEA" w:rsidRPr="00A555C2" w:rsidRDefault="00D82FEA" w:rsidP="00D82FEA">
      <w:pPr>
        <w:keepNext/>
        <w:rPr>
          <w:b/>
          <w:bCs/>
          <w:lang w:eastAsia="en-US"/>
        </w:rPr>
      </w:pPr>
      <w:r w:rsidRPr="00A555C2">
        <w:rPr>
          <w:b/>
          <w:bCs/>
          <w:lang w:eastAsia="en-US"/>
        </w:rPr>
        <w:t>Discussion and conclusion:</w:t>
      </w:r>
    </w:p>
    <w:p w14:paraId="5CC04E52" w14:textId="20749F66" w:rsidR="00D82FEA" w:rsidRDefault="007D69A6" w:rsidP="00D82FEA">
      <w:pPr>
        <w:rPr>
          <w:lang w:eastAsia="en-US"/>
        </w:rPr>
      </w:pPr>
      <w:r>
        <w:rPr>
          <w:lang w:eastAsia="en-US"/>
        </w:rPr>
        <w:t xml:space="preserve">Vivo provided </w:t>
      </w:r>
      <w:r w:rsidRPr="000B0067">
        <w:rPr>
          <w:color w:val="0000FF"/>
          <w:lang w:eastAsia="en-US"/>
        </w:rPr>
        <w:t>S2-2108</w:t>
      </w:r>
      <w:r>
        <w:rPr>
          <w:color w:val="0000FF"/>
          <w:lang w:eastAsia="en-US"/>
        </w:rPr>
        <w:t>662</w:t>
      </w:r>
      <w:r w:rsidRPr="000B0067">
        <w:rPr>
          <w:color w:val="0000FF"/>
          <w:lang w:eastAsia="en-US"/>
        </w:rPr>
        <w:t>r</w:t>
      </w:r>
      <w:r>
        <w:rPr>
          <w:color w:val="0000FF"/>
          <w:lang w:eastAsia="en-US"/>
        </w:rPr>
        <w:t>03.</w:t>
      </w:r>
      <w:r w:rsidRPr="000B0067">
        <w:t xml:space="preserve"> </w:t>
      </w:r>
      <w:r>
        <w:t xml:space="preserve">Vivo reported that there were objections to including some WTs. This was then </w:t>
      </w:r>
      <w:r w:rsidRPr="00C3284B">
        <w:rPr>
          <w:color w:val="0000FF"/>
        </w:rPr>
        <w:t>noted</w:t>
      </w:r>
      <w:r>
        <w:t>.</w:t>
      </w:r>
    </w:p>
    <w:p w14:paraId="07A0A35A" w14:textId="13FD88CC" w:rsidR="00D82FEA" w:rsidRDefault="00B61F97" w:rsidP="00D82FEA">
      <w:pPr>
        <w:keepNext/>
        <w:pBdr>
          <w:top w:val="single" w:sz="4" w:space="1" w:color="auto"/>
        </w:pBdr>
        <w:rPr>
          <w:lang w:eastAsia="en-US"/>
        </w:rPr>
      </w:pPr>
      <w:r w:rsidRPr="00B61F97">
        <w:rPr>
          <w:color w:val="0000FF"/>
          <w:lang w:eastAsia="en-US"/>
        </w:rPr>
        <w:t>S2-2108671</w:t>
      </w:r>
      <w:r w:rsidR="00D82FEA">
        <w:rPr>
          <w:lang w:eastAsia="en-US"/>
        </w:rPr>
        <w:t xml:space="preserve"> (SID NEW) New SID: Architectural enhancements for 5G multicast-broadcast services Phase 2. (Source: Huawei, </w:t>
      </w:r>
      <w:proofErr w:type="spellStart"/>
      <w:r w:rsidR="00D82FEA">
        <w:rPr>
          <w:lang w:eastAsia="en-US"/>
        </w:rPr>
        <w:t>HiSilicon</w:t>
      </w:r>
      <w:proofErr w:type="spellEnd"/>
      <w:r w:rsidR="00D82FEA">
        <w:rPr>
          <w:lang w:eastAsia="en-US"/>
        </w:rPr>
        <w:t>)</w:t>
      </w:r>
    </w:p>
    <w:p w14:paraId="38A75FE7" w14:textId="77777777" w:rsidR="00D82FEA" w:rsidRPr="00D82FEA" w:rsidRDefault="00D82FEA" w:rsidP="00D82FEA">
      <w:pPr>
        <w:pStyle w:val="FP"/>
        <w:keepNext/>
        <w:rPr>
          <w:b/>
          <w:bCs/>
          <w:i/>
          <w:iCs/>
        </w:rPr>
      </w:pPr>
      <w:r w:rsidRPr="00D82FEA">
        <w:rPr>
          <w:b/>
          <w:bCs/>
          <w:i/>
          <w:iCs/>
        </w:rPr>
        <w:t>e-mail comments:</w:t>
      </w:r>
    </w:p>
    <w:p w14:paraId="280F15D6" w14:textId="08170134" w:rsidR="00D82FEA" w:rsidRPr="00D82FEA" w:rsidRDefault="00D82FEA" w:rsidP="00D82FEA">
      <w:pPr>
        <w:pStyle w:val="FP"/>
        <w:keepNext/>
        <w:rPr>
          <w:i/>
          <w:iCs/>
          <w:lang w:eastAsia="en-US"/>
        </w:rPr>
      </w:pPr>
      <w:r w:rsidRPr="00D82FEA">
        <w:rPr>
          <w:i/>
          <w:iCs/>
          <w:lang w:eastAsia="en-US"/>
        </w:rPr>
        <w:t>Antoine (Orange) objects to WT 1.3.</w:t>
      </w:r>
      <w:r w:rsidRPr="00D82FEA">
        <w:rPr>
          <w:i/>
          <w:iCs/>
          <w:lang w:eastAsia="en-US"/>
        </w:rPr>
        <w:cr/>
        <w:t>Dieter (Deutsche Telekom) objects to WT1.3.</w:t>
      </w:r>
      <w:r w:rsidRPr="00D82FEA">
        <w:rPr>
          <w:i/>
          <w:iCs/>
          <w:lang w:eastAsia="en-US"/>
        </w:rPr>
        <w:cr/>
        <w:t>Robbie (Ericsson) provides r00-Ericsson in DRAFTS folder.</w:t>
      </w:r>
      <w:r w:rsidRPr="00D82FEA">
        <w:rPr>
          <w:i/>
          <w:iCs/>
          <w:lang w:eastAsia="en-US"/>
        </w:rPr>
        <w:cr/>
        <w:t>Miguel (Qualcomm) objects to WT 1.3, still has concerns with WT 1.2.</w:t>
      </w:r>
      <w:r w:rsidRPr="00D82FEA">
        <w:rPr>
          <w:i/>
          <w:iCs/>
          <w:lang w:eastAsia="en-US"/>
        </w:rPr>
        <w:cr/>
        <w:t>Thomas (Nokia) comments against changes suggested by Robbie.</w:t>
      </w:r>
      <w:r w:rsidRPr="00D82FEA">
        <w:rPr>
          <w:i/>
          <w:iCs/>
          <w:lang w:eastAsia="en-US"/>
        </w:rPr>
        <w:cr/>
        <w:t>Thomas (Nokia) points to requirements for WT 1.2 and WT 1.3 in TS 22.101</w:t>
      </w:r>
      <w:r w:rsidRPr="00D82FEA">
        <w:rPr>
          <w:i/>
          <w:iCs/>
          <w:lang w:eastAsia="en-US"/>
        </w:rPr>
        <w:cr/>
        <w:t>Miguel (Qualcomm) responds to Thomas, the referenced requirements do not apply</w:t>
      </w:r>
      <w:r w:rsidRPr="00D82FEA">
        <w:rPr>
          <w:i/>
          <w:iCs/>
          <w:lang w:eastAsia="en-US"/>
        </w:rPr>
        <w:cr/>
        <w:t>Dieter (Deutsche Telekom) answers to Thomas.</w:t>
      </w:r>
      <w:r w:rsidRPr="00D82FEA">
        <w:rPr>
          <w:i/>
          <w:iCs/>
          <w:lang w:eastAsia="en-US"/>
        </w:rPr>
        <w:cr/>
      </w:r>
      <w:proofErr w:type="spellStart"/>
      <w:r w:rsidRPr="00D82FEA">
        <w:rPr>
          <w:i/>
          <w:iCs/>
          <w:lang w:eastAsia="en-US"/>
        </w:rPr>
        <w:t>LiMeng</w:t>
      </w:r>
      <w:proofErr w:type="spellEnd"/>
      <w:r w:rsidRPr="00D82FEA">
        <w:rPr>
          <w:i/>
          <w:iCs/>
          <w:lang w:eastAsia="en-US"/>
        </w:rPr>
        <w:t xml:space="preserve"> (Huawei) answers and clarifies.</w:t>
      </w:r>
      <w:r w:rsidRPr="00D82FEA">
        <w:rPr>
          <w:i/>
          <w:iCs/>
          <w:lang w:eastAsia="en-US"/>
        </w:rPr>
        <w:cr/>
        <w:t xml:space="preserve">LaeYoung (LGE) provides comment while pointing out that </w:t>
      </w:r>
      <w:proofErr w:type="spellStart"/>
      <w:r w:rsidRPr="00D82FEA">
        <w:rPr>
          <w:i/>
          <w:iCs/>
          <w:lang w:eastAsia="en-US"/>
        </w:rPr>
        <w:t>LiMeng</w:t>
      </w:r>
      <w:proofErr w:type="spellEnd"/>
      <w:r w:rsidRPr="00D82FEA">
        <w:rPr>
          <w:i/>
          <w:iCs/>
          <w:lang w:eastAsia="en-US"/>
        </w:rPr>
        <w:t xml:space="preserve"> (Huawei) provided r01 previously.</w:t>
      </w:r>
      <w:r w:rsidRPr="00D82FEA">
        <w:rPr>
          <w:i/>
          <w:iCs/>
          <w:lang w:eastAsia="en-US"/>
        </w:rPr>
        <w:cr/>
        <w:t>Robbie (Ericsson) disagree with Thomas (Nokia) and also asks whether 8:5 is a clear majority.</w:t>
      </w:r>
      <w:r w:rsidRPr="00D82FEA">
        <w:rPr>
          <w:i/>
          <w:iCs/>
          <w:lang w:eastAsia="en-US"/>
        </w:rPr>
        <w:cr/>
        <w:t>Zhenhua (vivo) questions on TU of WT2, and suggest to split WT4.</w:t>
      </w:r>
      <w:r w:rsidRPr="00D82FEA">
        <w:rPr>
          <w:i/>
          <w:iCs/>
          <w:lang w:eastAsia="en-US"/>
        </w:rPr>
        <w:cr/>
        <w:t>Robbie (Ericsson) provides r01-Ericsson in DRAFTS folder, reinstate WT#4.3 which is important for public safety use cases, and asks why this valid requirement is removed</w:t>
      </w:r>
      <w:r w:rsidRPr="00D82FEA">
        <w:rPr>
          <w:i/>
          <w:iCs/>
          <w:lang w:eastAsia="en-US"/>
        </w:rPr>
        <w:cr/>
        <w:t>Zhuoyi (China Telecom) supports the SID and would like to co-source it.</w:t>
      </w:r>
      <w:r w:rsidRPr="00D82FEA">
        <w:rPr>
          <w:i/>
          <w:iCs/>
          <w:lang w:eastAsia="en-US"/>
        </w:rPr>
        <w:cr/>
      </w:r>
      <w:proofErr w:type="spellStart"/>
      <w:r w:rsidRPr="00D82FEA">
        <w:rPr>
          <w:i/>
          <w:iCs/>
          <w:lang w:eastAsia="en-US"/>
        </w:rPr>
        <w:lastRenderedPageBreak/>
        <w:t>Kaixin</w:t>
      </w:r>
      <w:proofErr w:type="spellEnd"/>
      <w:r w:rsidRPr="00D82FEA">
        <w:rPr>
          <w:i/>
          <w:iCs/>
          <w:lang w:eastAsia="en-US"/>
        </w:rPr>
        <w:t xml:space="preserve"> (CBN) answers to Antoine and Dieter.</w:t>
      </w:r>
      <w:r w:rsidRPr="00D82FEA">
        <w:rPr>
          <w:i/>
          <w:iCs/>
          <w:lang w:eastAsia="en-US"/>
        </w:rPr>
        <w:cr/>
        <w:t xml:space="preserve">LaeYoung (LGE) asks a Q to </w:t>
      </w:r>
      <w:proofErr w:type="spellStart"/>
      <w:r w:rsidRPr="00D82FEA">
        <w:rPr>
          <w:i/>
          <w:iCs/>
          <w:lang w:eastAsia="en-US"/>
        </w:rPr>
        <w:t>Kaixin</w:t>
      </w:r>
      <w:proofErr w:type="spellEnd"/>
      <w:r w:rsidRPr="00D82FEA">
        <w:rPr>
          <w:i/>
          <w:iCs/>
          <w:lang w:eastAsia="en-US"/>
        </w:rPr>
        <w:t xml:space="preserve"> (CBN).</w:t>
      </w:r>
      <w:r w:rsidRPr="00D82FEA">
        <w:rPr>
          <w:i/>
          <w:iCs/>
          <w:lang w:eastAsia="en-US"/>
        </w:rPr>
        <w:cr/>
        <w:t>Sherry (Xiaomi) provides a revision on top of r01-Ericsson in DRAFTS folder</w:t>
      </w:r>
      <w:r w:rsidRPr="00D82FEA">
        <w:rPr>
          <w:i/>
          <w:iCs/>
          <w:lang w:eastAsia="en-US"/>
        </w:rPr>
        <w:cr/>
      </w:r>
      <w:proofErr w:type="spellStart"/>
      <w:r w:rsidRPr="00D82FEA">
        <w:rPr>
          <w:i/>
          <w:iCs/>
          <w:lang w:eastAsia="en-US"/>
        </w:rPr>
        <w:t>Kaixin</w:t>
      </w:r>
      <w:proofErr w:type="spellEnd"/>
      <w:r w:rsidRPr="00D82FEA">
        <w:rPr>
          <w:i/>
          <w:iCs/>
          <w:lang w:eastAsia="en-US"/>
        </w:rPr>
        <w:t xml:space="preserve"> (CBN) answers to LaeYoung.</w:t>
      </w:r>
      <w:r w:rsidRPr="00D82FEA">
        <w:rPr>
          <w:i/>
          <w:iCs/>
          <w:lang w:eastAsia="en-US"/>
        </w:rPr>
        <w:cr/>
        <w:t xml:space="preserve">Dieter (Deutsche Telekom) answers </w:t>
      </w:r>
      <w:proofErr w:type="spellStart"/>
      <w:r w:rsidRPr="00D82FEA">
        <w:rPr>
          <w:i/>
          <w:iCs/>
          <w:lang w:eastAsia="en-US"/>
        </w:rPr>
        <w:t>Kaixin</w:t>
      </w:r>
      <w:proofErr w:type="spellEnd"/>
      <w:r w:rsidRPr="00D82FEA">
        <w:rPr>
          <w:i/>
          <w:iCs/>
          <w:lang w:eastAsia="en-US"/>
        </w:rPr>
        <w:t>(CBN).</w:t>
      </w:r>
      <w:r w:rsidRPr="00D82FEA">
        <w:rPr>
          <w:i/>
          <w:iCs/>
          <w:lang w:eastAsia="en-US"/>
        </w:rPr>
        <w:cr/>
        <w:t>Wanqiang (Huawei) comments.</w:t>
      </w:r>
      <w:r w:rsidRPr="00D82FEA">
        <w:rPr>
          <w:i/>
          <w:iCs/>
          <w:lang w:eastAsia="en-US"/>
        </w:rPr>
        <w:cr/>
        <w:t xml:space="preserve">LaeYoung (LGE) thanks to </w:t>
      </w:r>
      <w:proofErr w:type="spellStart"/>
      <w:r w:rsidRPr="00D82FEA">
        <w:rPr>
          <w:i/>
          <w:iCs/>
          <w:lang w:eastAsia="en-US"/>
        </w:rPr>
        <w:t>Kaixin</w:t>
      </w:r>
      <w:proofErr w:type="spellEnd"/>
      <w:r w:rsidRPr="00D82FEA">
        <w:rPr>
          <w:i/>
          <w:iCs/>
          <w:lang w:eastAsia="en-US"/>
        </w:rPr>
        <w:t xml:space="preserve"> (CBN).</w:t>
      </w:r>
      <w:r w:rsidRPr="00D82FEA">
        <w:rPr>
          <w:i/>
          <w:iCs/>
          <w:lang w:eastAsia="en-US"/>
        </w:rPr>
        <w:cr/>
        <w:t>Relja (TNO) supports this SID and would like to be added to the list of supporting companies. Some comments are also provided.</w:t>
      </w:r>
      <w:r w:rsidRPr="00D82FEA">
        <w:rPr>
          <w:i/>
          <w:iCs/>
          <w:lang w:eastAsia="en-US"/>
        </w:rPr>
        <w:cr/>
      </w:r>
      <w:proofErr w:type="spellStart"/>
      <w:r w:rsidRPr="00D82FEA">
        <w:rPr>
          <w:i/>
          <w:iCs/>
          <w:lang w:eastAsia="en-US"/>
        </w:rPr>
        <w:t>LiMeng</w:t>
      </w:r>
      <w:proofErr w:type="spellEnd"/>
      <w:r w:rsidRPr="00D82FEA">
        <w:rPr>
          <w:i/>
          <w:iCs/>
          <w:lang w:eastAsia="en-US"/>
        </w:rPr>
        <w:t xml:space="preserve"> (Huawei) thanks for sharing the views and provides r02 and r03.</w:t>
      </w:r>
      <w:r w:rsidRPr="00D82FEA">
        <w:rPr>
          <w:i/>
          <w:iCs/>
          <w:lang w:eastAsia="en-US"/>
        </w:rPr>
        <w:cr/>
        <w:t>==== Revisions Deadline ====</w:t>
      </w:r>
      <w:r w:rsidRPr="00D82FEA">
        <w:rPr>
          <w:i/>
          <w:iCs/>
          <w:lang w:eastAsia="en-US"/>
        </w:rPr>
        <w:cr/>
        <w:t>Robbie (Ericsson) reiterates that WT#4.3 is important for public safety, which is also shown in MED. As such, propose to be included in the SID.</w:t>
      </w:r>
      <w:r w:rsidRPr="00D82FEA">
        <w:rPr>
          <w:i/>
          <w:iCs/>
          <w:lang w:eastAsia="en-US"/>
        </w:rPr>
        <w:cr/>
        <w:t>Miguel (Qualcomm) objects to r02 and any revision with WT 1.3.</w:t>
      </w:r>
      <w:r w:rsidRPr="00D82FEA">
        <w:rPr>
          <w:i/>
          <w:iCs/>
          <w:lang w:eastAsia="en-US"/>
        </w:rPr>
        <w:cr/>
        <w:t>Thomas(Nokia) supports r02.</w:t>
      </w:r>
      <w:r w:rsidRPr="00D82FEA">
        <w:rPr>
          <w:i/>
          <w:iCs/>
          <w:lang w:eastAsia="en-US"/>
        </w:rPr>
        <w:cr/>
        <w:t>Relja(TNO) supports r02.</w:t>
      </w:r>
      <w:r w:rsidRPr="00D82FEA">
        <w:rPr>
          <w:i/>
          <w:iCs/>
          <w:lang w:eastAsia="en-US"/>
        </w:rPr>
        <w:cr/>
        <w:t>Robbie (Ericsson) provides r02-Ericsson and r03-Ericsson in DRAFTS folder, reinstate WT#4.3 on top of r02 and r03 provided by Rapporteur. We believe this WT is important for scalability of MBS and building more complex features on top of Rel-17 architecture.</w:t>
      </w:r>
      <w:r w:rsidRPr="00D82FEA">
        <w:rPr>
          <w:i/>
          <w:iCs/>
          <w:lang w:eastAsia="en-US"/>
        </w:rPr>
        <w:cr/>
        <w:t>Antoine (Orange) objects r00, r01 and r02.</w:t>
      </w:r>
      <w:r w:rsidRPr="00D82FEA">
        <w:rPr>
          <w:i/>
          <w:iCs/>
          <w:lang w:eastAsia="en-US"/>
        </w:rPr>
        <w:cr/>
        <w:t>Ihab (FirstNet) We support Ericsson and we would like to see WT#4.3 in the scope of the WID since it is important for public safety.</w:t>
      </w:r>
      <w:r w:rsidRPr="00D82FEA">
        <w:rPr>
          <w:i/>
          <w:iCs/>
          <w:lang w:eastAsia="en-US"/>
        </w:rPr>
        <w:cr/>
        <w:t>Miguel (Qualcomm) objects to r03, due to the addition of this statement in Justification 'In addition, the FTA-type data reception (i.e., broadcast reception by devices with no subscription or with 3rd party content provider subscription only) for NR can be supported in Rel-17 by configuring reception information at UE side.' We can accept r03 if that sentence is removed.</w:t>
      </w:r>
      <w:r w:rsidRPr="00D82FEA">
        <w:rPr>
          <w:i/>
          <w:iCs/>
          <w:lang w:eastAsia="en-US"/>
        </w:rPr>
        <w:cr/>
        <w:t>James (AT&amp;T) supports Ericsson and FirstNet to include WT#4.3 in the scope of the WID since it is important for public safety.</w:t>
      </w:r>
      <w:r w:rsidRPr="00D82FEA">
        <w:rPr>
          <w:i/>
          <w:iCs/>
          <w:lang w:eastAsia="en-US"/>
        </w:rPr>
        <w:cr/>
        <w:t>Thomas(Nokia) has concerns about extra objective suggested by Robbie.</w:t>
      </w:r>
      <w:r w:rsidRPr="00D82FEA">
        <w:rPr>
          <w:i/>
          <w:iCs/>
          <w:lang w:eastAsia="en-US"/>
        </w:rPr>
        <w:cr/>
        <w:t>Reminds Robbie of the results of moderated email discussion and that we are already above the time budget,</w:t>
      </w:r>
      <w:r w:rsidRPr="00D82FEA">
        <w:rPr>
          <w:i/>
          <w:iCs/>
          <w:lang w:eastAsia="en-US"/>
        </w:rPr>
        <w:cr/>
      </w:r>
      <w:proofErr w:type="spellStart"/>
      <w:r w:rsidRPr="00D82FEA">
        <w:rPr>
          <w:i/>
          <w:iCs/>
          <w:lang w:eastAsia="en-US"/>
        </w:rPr>
        <w:t>LiMeng</w:t>
      </w:r>
      <w:proofErr w:type="spellEnd"/>
      <w:r w:rsidRPr="00D82FEA">
        <w:rPr>
          <w:i/>
          <w:iCs/>
          <w:lang w:eastAsia="en-US"/>
        </w:rPr>
        <w:t xml:space="preserve"> (Huawei) provides r04 with removing the sentence highlighted by Miguel, and asks to check r02 and r04 in CC#2.</w:t>
      </w:r>
      <w:r w:rsidRPr="00D82FEA">
        <w:rPr>
          <w:i/>
          <w:iCs/>
          <w:lang w:eastAsia="en-US"/>
        </w:rPr>
        <w:cr/>
        <w:t>Robbie (Ericsson) objects to all revisions without WT#4.3.</w:t>
      </w:r>
      <w:r w:rsidRPr="00D82FEA">
        <w:rPr>
          <w:i/>
          <w:iCs/>
          <w:lang w:eastAsia="en-US"/>
        </w:rPr>
        <w:cr/>
        <w:t>Dieter (Deutsche Telekom) we also insist on removing the sentence highlighted by Miguel.</w:t>
      </w:r>
      <w:r w:rsidRPr="00D82FEA">
        <w:rPr>
          <w:i/>
          <w:iCs/>
          <w:lang w:eastAsia="en-US"/>
        </w:rPr>
        <w:cr/>
      </w:r>
      <w:proofErr w:type="spellStart"/>
      <w:r w:rsidRPr="00D82FEA">
        <w:rPr>
          <w:i/>
          <w:iCs/>
          <w:lang w:eastAsia="en-US"/>
        </w:rPr>
        <w:t>Zhendong</w:t>
      </w:r>
      <w:proofErr w:type="spellEnd"/>
      <w:r w:rsidRPr="00D82FEA">
        <w:rPr>
          <w:i/>
          <w:iCs/>
          <w:lang w:eastAsia="en-US"/>
        </w:rPr>
        <w:t xml:space="preserve"> (ZTE): r02 is better</w:t>
      </w:r>
    </w:p>
    <w:p w14:paraId="37612C88" w14:textId="33939D0C" w:rsidR="00D82FEA" w:rsidRDefault="00D82FEA" w:rsidP="00D82FEA">
      <w:pPr>
        <w:pStyle w:val="FP"/>
        <w:keepNext/>
        <w:rPr>
          <w:i/>
          <w:iCs/>
          <w:lang w:eastAsia="en-US"/>
        </w:rPr>
      </w:pPr>
      <w:r w:rsidRPr="00D82FEA">
        <w:rPr>
          <w:i/>
          <w:iCs/>
          <w:lang w:eastAsia="en-US"/>
        </w:rPr>
        <w:t>==== Comments Deadline ====</w:t>
      </w:r>
    </w:p>
    <w:p w14:paraId="04D5A0D4" w14:textId="77777777" w:rsidR="00D82FEA" w:rsidRPr="00D82FEA" w:rsidRDefault="00D82FEA" w:rsidP="00D82FEA">
      <w:pPr>
        <w:pStyle w:val="FP"/>
        <w:keepNext/>
        <w:rPr>
          <w:i/>
          <w:iCs/>
          <w:lang w:eastAsia="en-US"/>
        </w:rPr>
      </w:pPr>
    </w:p>
    <w:p w14:paraId="7B4923FD" w14:textId="77777777" w:rsidR="00D82FEA" w:rsidRDefault="00D82FEA" w:rsidP="00D82FEA">
      <w:pPr>
        <w:keepNext/>
        <w:rPr>
          <w:b/>
          <w:bCs/>
          <w:lang w:eastAsia="en-US"/>
        </w:rPr>
      </w:pPr>
      <w:r>
        <w:rPr>
          <w:b/>
          <w:bCs/>
          <w:lang w:eastAsia="en-US"/>
        </w:rPr>
        <w:t>Comment:</w:t>
      </w:r>
    </w:p>
    <w:p w14:paraId="40FC992B" w14:textId="6C189290" w:rsidR="00D82FEA" w:rsidRDefault="00D82FEA" w:rsidP="00D82FEA">
      <w:pPr>
        <w:keepNext/>
        <w:rPr>
          <w:lang w:eastAsia="en-US"/>
        </w:rPr>
      </w:pPr>
      <w:r>
        <w:rPr>
          <w:lang w:eastAsia="en-US"/>
        </w:rPr>
        <w:t xml:space="preserve">Revision of (Postponed) </w:t>
      </w:r>
      <w:r w:rsidR="00B61F97" w:rsidRPr="00B61F97">
        <w:rPr>
          <w:color w:val="0000FF"/>
          <w:lang w:eastAsia="en-US"/>
        </w:rPr>
        <w:t>S2-2107550</w:t>
      </w:r>
      <w:r>
        <w:rPr>
          <w:lang w:eastAsia="en-US"/>
        </w:rPr>
        <w:t xml:space="preserve"> from S2#147E</w:t>
      </w:r>
    </w:p>
    <w:p w14:paraId="3FF6ADB3" w14:textId="77777777" w:rsidR="00D82FEA" w:rsidRPr="00A555C2" w:rsidRDefault="00D82FEA" w:rsidP="00D82FEA">
      <w:pPr>
        <w:keepNext/>
        <w:rPr>
          <w:b/>
          <w:bCs/>
          <w:lang w:eastAsia="en-US"/>
        </w:rPr>
      </w:pPr>
      <w:r w:rsidRPr="00A555C2">
        <w:rPr>
          <w:b/>
          <w:bCs/>
          <w:lang w:eastAsia="en-US"/>
        </w:rPr>
        <w:t>Discussion and conclusion:</w:t>
      </w:r>
    </w:p>
    <w:p w14:paraId="588994C0" w14:textId="5A9A4DE1" w:rsidR="00D82FEA" w:rsidRDefault="007D69A6" w:rsidP="00D82FEA">
      <w:r>
        <w:rPr>
          <w:lang w:eastAsia="en-US"/>
        </w:rPr>
        <w:t xml:space="preserve">Huawei provided </w:t>
      </w:r>
      <w:r w:rsidRPr="000B0067">
        <w:rPr>
          <w:color w:val="0000FF"/>
          <w:lang w:eastAsia="en-US"/>
        </w:rPr>
        <w:t>S2-2108</w:t>
      </w:r>
      <w:r>
        <w:rPr>
          <w:color w:val="0000FF"/>
          <w:lang w:eastAsia="en-US"/>
        </w:rPr>
        <w:t>671</w:t>
      </w:r>
      <w:r w:rsidRPr="000B0067">
        <w:rPr>
          <w:color w:val="0000FF"/>
          <w:lang w:eastAsia="en-US"/>
        </w:rPr>
        <w:t>r</w:t>
      </w:r>
      <w:r>
        <w:rPr>
          <w:color w:val="0000FF"/>
          <w:lang w:eastAsia="en-US"/>
        </w:rPr>
        <w:t>06.</w:t>
      </w:r>
      <w:r w:rsidRPr="000B0067">
        <w:t xml:space="preserve"> </w:t>
      </w:r>
      <w:r>
        <w:t xml:space="preserve">Huawei asked for comments on whether the highlighted text is acceptable (WT 1.3). Vodafone asked to add the meaning of FTA (Free To Air). Ericsson raised issues on their proposal to add a WT 4.3 which is important for Public Safety. Orange maintained their objection to WT 1.3. </w:t>
      </w:r>
    </w:p>
    <w:p w14:paraId="6CAA9B35" w14:textId="408CC8E7" w:rsidR="007D69A6" w:rsidRPr="007D69A6" w:rsidRDefault="007D69A6" w:rsidP="00D82FEA">
      <w:pPr>
        <w:rPr>
          <w:b/>
          <w:bCs/>
        </w:rPr>
      </w:pPr>
      <w:r w:rsidRPr="007D69A6">
        <w:rPr>
          <w:b/>
          <w:bCs/>
        </w:rPr>
        <w:t>Objection to including WT 1.3:</w:t>
      </w:r>
      <w:r>
        <w:rPr>
          <w:b/>
          <w:bCs/>
        </w:rPr>
        <w:tab/>
      </w:r>
      <w:r w:rsidRPr="007D69A6">
        <w:rPr>
          <w:b/>
          <w:bCs/>
        </w:rPr>
        <w:tab/>
        <w:t>3</w:t>
      </w:r>
    </w:p>
    <w:p w14:paraId="158D7AFE" w14:textId="1476F2ED" w:rsidR="007D69A6" w:rsidRDefault="007D69A6" w:rsidP="00D82FEA">
      <w:r>
        <w:t>WT1.3 should be removed.</w:t>
      </w:r>
    </w:p>
    <w:p w14:paraId="5A652F0D" w14:textId="77777777" w:rsidR="007D69A6" w:rsidRPr="007D69A6" w:rsidRDefault="007D69A6" w:rsidP="00D82FEA">
      <w:pPr>
        <w:rPr>
          <w:i/>
          <w:iCs/>
          <w:color w:val="0000FF"/>
        </w:rPr>
      </w:pPr>
      <w:r w:rsidRPr="007D69A6">
        <w:rPr>
          <w:i/>
          <w:iCs/>
          <w:color w:val="0000FF"/>
        </w:rPr>
        <w:t>WT#4.3 Taking into account RAN WG's progress in Rel-17, study whether and how to further optimize on the resource usage without mandating PDU session UP resource only for the purpose of receiving multicast MBS session data.</w:t>
      </w:r>
    </w:p>
    <w:p w14:paraId="3252385A" w14:textId="0F25CE6E" w:rsidR="007D69A6" w:rsidRPr="007D69A6" w:rsidRDefault="007D69A6" w:rsidP="007D69A6">
      <w:pPr>
        <w:pStyle w:val="NO"/>
        <w:rPr>
          <w:i/>
          <w:iCs/>
          <w:color w:val="0000FF"/>
        </w:rPr>
      </w:pPr>
      <w:r w:rsidRPr="007D69A6">
        <w:rPr>
          <w:i/>
          <w:iCs/>
          <w:color w:val="0000FF"/>
        </w:rPr>
        <w:t>NOTE Y:</w:t>
      </w:r>
      <w:r w:rsidRPr="007D69A6">
        <w:rPr>
          <w:i/>
          <w:iCs/>
          <w:color w:val="0000FF"/>
        </w:rPr>
        <w:tab/>
        <w:t>This WT can be skipped if the corresponding aspect is addressed in Rel-17.</w:t>
      </w:r>
    </w:p>
    <w:p w14:paraId="0A630011" w14:textId="41C1B38E" w:rsidR="007D69A6" w:rsidRDefault="007D69A6" w:rsidP="00D82FEA">
      <w:r>
        <w:t>Ericsson commented that the companies indicating an issue with WT 4.3 appeared to be misunderstanding the meaning rather than to including Public Safety requirements and if no reason is found in the study to include such functionality then it will not move forward to normative work. Nokia objected to 4.3, but clarified that they were not against Public Safety coverage, but did not think this bullet would cover the needs and suggested instead adding a more relevant WT. It was suggested to add a WT 5 for the collaboration with SA WG6 on Public Safety aspects.</w:t>
      </w:r>
    </w:p>
    <w:p w14:paraId="3B22D13C" w14:textId="77777777" w:rsidR="007D69A6" w:rsidRPr="007D69A6" w:rsidRDefault="007D69A6" w:rsidP="00D82FEA">
      <w:pPr>
        <w:rPr>
          <w:i/>
          <w:iCs/>
          <w:color w:val="0000FF"/>
        </w:rPr>
      </w:pPr>
      <w:r w:rsidRPr="007D69A6">
        <w:rPr>
          <w:i/>
          <w:iCs/>
          <w:color w:val="0000FF"/>
        </w:rPr>
        <w:t>WT#5: Study in collaboration with SA6 whether any improvements are required for high number of public safety UEs</w:t>
      </w:r>
    </w:p>
    <w:p w14:paraId="17BA22F5" w14:textId="4DBC5930" w:rsidR="007D69A6" w:rsidRPr="0093283D" w:rsidRDefault="007D69A6" w:rsidP="00D82FEA">
      <w:r>
        <w:rPr>
          <w:lang w:eastAsia="en-US"/>
        </w:rPr>
        <w:t xml:space="preserve">Huawei updated the SID accordingly in </w:t>
      </w:r>
      <w:r w:rsidRPr="000B0067">
        <w:rPr>
          <w:color w:val="0000FF"/>
          <w:lang w:eastAsia="en-US"/>
        </w:rPr>
        <w:t>S2-2108</w:t>
      </w:r>
      <w:r>
        <w:rPr>
          <w:color w:val="0000FF"/>
          <w:lang w:eastAsia="en-US"/>
        </w:rPr>
        <w:t>671</w:t>
      </w:r>
      <w:r w:rsidRPr="000B0067">
        <w:rPr>
          <w:color w:val="0000FF"/>
          <w:lang w:eastAsia="en-US"/>
        </w:rPr>
        <w:t>r</w:t>
      </w:r>
      <w:r w:rsidR="0093283D">
        <w:rPr>
          <w:color w:val="0000FF"/>
          <w:lang w:eastAsia="en-US"/>
        </w:rPr>
        <w:t>10</w:t>
      </w:r>
      <w:r w:rsidRPr="007D69A6">
        <w:t>.</w:t>
      </w:r>
      <w:r w:rsidR="0093283D">
        <w:rPr>
          <w:color w:val="FF0000"/>
        </w:rPr>
        <w:t xml:space="preserve"> </w:t>
      </w:r>
      <w:r w:rsidR="0093283D">
        <w:t xml:space="preserve">This modified WT#5 wording. </w:t>
      </w:r>
      <w:r w:rsidR="0093283D" w:rsidRPr="000B0067">
        <w:rPr>
          <w:color w:val="0000FF"/>
          <w:lang w:eastAsia="en-US"/>
        </w:rPr>
        <w:t>S2-2108</w:t>
      </w:r>
      <w:r w:rsidR="0093283D">
        <w:rPr>
          <w:color w:val="0000FF"/>
          <w:lang w:eastAsia="en-US"/>
        </w:rPr>
        <w:t>671</w:t>
      </w:r>
      <w:r w:rsidR="0093283D" w:rsidRPr="000B0067">
        <w:rPr>
          <w:color w:val="0000FF"/>
          <w:lang w:eastAsia="en-US"/>
        </w:rPr>
        <w:t>r</w:t>
      </w:r>
      <w:r w:rsidR="0093283D">
        <w:rPr>
          <w:color w:val="0000FF"/>
          <w:lang w:eastAsia="en-US"/>
        </w:rPr>
        <w:t>10</w:t>
      </w:r>
      <w:r w:rsidR="0093283D">
        <w:t xml:space="preserve"> was agreed and revised to </w:t>
      </w:r>
      <w:r w:rsidR="0093283D" w:rsidRPr="0093283D">
        <w:rPr>
          <w:color w:val="0000FF"/>
        </w:rPr>
        <w:t>S2-2109</w:t>
      </w:r>
      <w:r w:rsidR="00A16700">
        <w:rPr>
          <w:color w:val="0000FF"/>
        </w:rPr>
        <w:t>3</w:t>
      </w:r>
      <w:r w:rsidR="0093283D" w:rsidRPr="0093283D">
        <w:rPr>
          <w:color w:val="0000FF"/>
        </w:rPr>
        <w:t>62</w:t>
      </w:r>
      <w:r w:rsidR="0093283D">
        <w:t xml:space="preserve">, which was </w:t>
      </w:r>
      <w:r w:rsidR="0093283D" w:rsidRPr="00C3284B">
        <w:rPr>
          <w:color w:val="FF0000"/>
          <w:lang w:eastAsia="en-US"/>
        </w:rPr>
        <w:t>approved</w:t>
      </w:r>
      <w:r w:rsidR="0093283D">
        <w:t>.</w:t>
      </w:r>
    </w:p>
    <w:p w14:paraId="2C5A294A" w14:textId="77777777" w:rsidR="007D69A6" w:rsidRDefault="007D69A6" w:rsidP="00D82FEA">
      <w:pPr>
        <w:rPr>
          <w:lang w:eastAsia="en-US"/>
        </w:rPr>
      </w:pPr>
    </w:p>
    <w:p w14:paraId="13663BCB" w14:textId="1EAB6CB9" w:rsidR="00D82FEA" w:rsidRDefault="00B61F97" w:rsidP="00D82FEA">
      <w:pPr>
        <w:keepNext/>
        <w:pBdr>
          <w:top w:val="single" w:sz="4" w:space="1" w:color="auto"/>
        </w:pBdr>
        <w:rPr>
          <w:lang w:eastAsia="en-US"/>
        </w:rPr>
      </w:pPr>
      <w:r w:rsidRPr="00B61F97">
        <w:rPr>
          <w:color w:val="0000FF"/>
          <w:lang w:eastAsia="en-US"/>
        </w:rPr>
        <w:lastRenderedPageBreak/>
        <w:t>S2-2108773</w:t>
      </w:r>
      <w:r w:rsidR="00D82FEA">
        <w:rPr>
          <w:lang w:eastAsia="en-US"/>
        </w:rPr>
        <w:t xml:space="preserve"> (SID NEW) New SID about AF control of 5GC groups. (Source: Nokia, Nokia Shanghai Bell)</w:t>
      </w:r>
    </w:p>
    <w:p w14:paraId="5410A2E7" w14:textId="77777777" w:rsidR="00D82FEA" w:rsidRPr="00D82FEA" w:rsidRDefault="00D82FEA" w:rsidP="00D82FEA">
      <w:pPr>
        <w:pStyle w:val="FP"/>
        <w:keepNext/>
        <w:rPr>
          <w:b/>
          <w:bCs/>
          <w:i/>
          <w:iCs/>
        </w:rPr>
      </w:pPr>
      <w:r w:rsidRPr="00D82FEA">
        <w:rPr>
          <w:b/>
          <w:bCs/>
          <w:i/>
          <w:iCs/>
        </w:rPr>
        <w:t>e-mail comments:</w:t>
      </w:r>
    </w:p>
    <w:p w14:paraId="396E1D16" w14:textId="77777777" w:rsidR="00CE58C4" w:rsidRDefault="00CE58C4" w:rsidP="00D82FEA">
      <w:pPr>
        <w:pStyle w:val="FP"/>
        <w:keepNext/>
        <w:rPr>
          <w:i/>
          <w:iCs/>
          <w:lang w:eastAsia="en-US"/>
        </w:rPr>
      </w:pPr>
      <w:r>
        <w:rPr>
          <w:i/>
          <w:iCs/>
          <w:lang w:eastAsia="en-US"/>
        </w:rPr>
        <w:t>Sang-Jun (Samsung) proposes that 8773 should be merged to 8574. The objectives of 8574 seem to include those of 8773.</w:t>
      </w:r>
    </w:p>
    <w:p w14:paraId="590D2E14" w14:textId="77777777" w:rsidR="00CE58C4" w:rsidRDefault="00CE58C4" w:rsidP="00D82FEA">
      <w:pPr>
        <w:pStyle w:val="FP"/>
        <w:keepNext/>
        <w:rPr>
          <w:i/>
          <w:iCs/>
          <w:lang w:eastAsia="en-US"/>
        </w:rPr>
      </w:pPr>
      <w:r>
        <w:rPr>
          <w:i/>
          <w:iCs/>
          <w:lang w:eastAsia="en-US"/>
        </w:rPr>
        <w:t>Rainer (Nokia) replies to Sang-Jun (Samsung).</w:t>
      </w:r>
    </w:p>
    <w:p w14:paraId="44DE9362" w14:textId="77777777" w:rsidR="00CE58C4" w:rsidRDefault="00CE58C4" w:rsidP="00D82FEA">
      <w:pPr>
        <w:pStyle w:val="FP"/>
        <w:keepNext/>
        <w:rPr>
          <w:i/>
          <w:iCs/>
          <w:lang w:eastAsia="en-US"/>
        </w:rPr>
      </w:pPr>
      <w:r>
        <w:rPr>
          <w:i/>
          <w:iCs/>
          <w:lang w:eastAsia="en-US"/>
        </w:rPr>
        <w:t>Sang-Jun (Samsung) asks Rainer (Nokia) a question.</w:t>
      </w:r>
    </w:p>
    <w:p w14:paraId="1BB19CC1" w14:textId="77777777" w:rsidR="00CE58C4" w:rsidRDefault="00CE58C4" w:rsidP="00D82FEA">
      <w:pPr>
        <w:pStyle w:val="FP"/>
        <w:keepNext/>
        <w:rPr>
          <w:i/>
          <w:iCs/>
          <w:lang w:eastAsia="en-US"/>
        </w:rPr>
      </w:pPr>
      <w:r>
        <w:rPr>
          <w:i/>
          <w:iCs/>
          <w:lang w:eastAsia="en-US"/>
        </w:rPr>
        <w:t>Sebastian (Qualcomm) asks a question</w:t>
      </w:r>
    </w:p>
    <w:p w14:paraId="0C4FD4A3" w14:textId="77777777" w:rsidR="00CE58C4" w:rsidRDefault="00CE58C4" w:rsidP="00D82FEA">
      <w:pPr>
        <w:pStyle w:val="FP"/>
        <w:keepNext/>
        <w:rPr>
          <w:i/>
          <w:iCs/>
          <w:lang w:eastAsia="en-US"/>
        </w:rPr>
      </w:pPr>
      <w:r>
        <w:rPr>
          <w:i/>
          <w:iCs/>
          <w:lang w:eastAsia="en-US"/>
        </w:rPr>
        <w:t>Rainer (Nokia) replies.</w:t>
      </w:r>
    </w:p>
    <w:p w14:paraId="43F984EB" w14:textId="77777777" w:rsidR="00CE58C4" w:rsidRDefault="00CE58C4" w:rsidP="00D82FEA">
      <w:pPr>
        <w:pStyle w:val="FP"/>
        <w:keepNext/>
        <w:rPr>
          <w:i/>
          <w:iCs/>
          <w:lang w:eastAsia="en-US"/>
        </w:rPr>
      </w:pPr>
      <w:proofErr w:type="spellStart"/>
      <w:r>
        <w:rPr>
          <w:i/>
          <w:iCs/>
          <w:lang w:eastAsia="en-US"/>
        </w:rPr>
        <w:t>Qianghua</w:t>
      </w:r>
      <w:proofErr w:type="spellEnd"/>
      <w:r>
        <w:rPr>
          <w:i/>
          <w:iCs/>
          <w:lang w:eastAsia="en-US"/>
        </w:rPr>
        <w:t xml:space="preserve"> (Huawei) prefers one SID for group management and group communication</w:t>
      </w:r>
    </w:p>
    <w:p w14:paraId="2CD2D84B" w14:textId="77777777" w:rsidR="00CE58C4" w:rsidRDefault="00CE58C4" w:rsidP="00D82FEA">
      <w:pPr>
        <w:pStyle w:val="FP"/>
        <w:keepNext/>
        <w:rPr>
          <w:i/>
          <w:iCs/>
          <w:lang w:eastAsia="en-US"/>
        </w:rPr>
      </w:pPr>
      <w:r>
        <w:rPr>
          <w:i/>
          <w:iCs/>
          <w:lang w:eastAsia="en-US"/>
        </w:rPr>
        <w:t>==== Revisions Deadline ====</w:t>
      </w:r>
    </w:p>
    <w:p w14:paraId="08B9D69E" w14:textId="77777777" w:rsidR="00CE58C4" w:rsidRDefault="00CE58C4" w:rsidP="00D82FEA">
      <w:pPr>
        <w:pStyle w:val="FP"/>
        <w:keepNext/>
        <w:rPr>
          <w:i/>
          <w:iCs/>
          <w:lang w:eastAsia="en-US"/>
        </w:rPr>
      </w:pPr>
      <w:r>
        <w:rPr>
          <w:i/>
          <w:iCs/>
          <w:lang w:eastAsia="en-US"/>
        </w:rPr>
        <w:t>Sebastian (Qualcomm) objects to the SID; would be ok if WT4 was removed</w:t>
      </w:r>
    </w:p>
    <w:p w14:paraId="1424CDB5" w14:textId="77777777" w:rsidR="00CE58C4" w:rsidRDefault="00CE58C4" w:rsidP="00D82FEA">
      <w:pPr>
        <w:pStyle w:val="FP"/>
        <w:keepNext/>
        <w:rPr>
          <w:i/>
          <w:iCs/>
          <w:lang w:eastAsia="en-US"/>
        </w:rPr>
      </w:pPr>
      <w:r>
        <w:rPr>
          <w:i/>
          <w:iCs/>
          <w:lang w:eastAsia="en-US"/>
        </w:rPr>
        <w:t>==== Comments Deadline ====</w:t>
      </w:r>
    </w:p>
    <w:p w14:paraId="0A965A4B" w14:textId="77777777" w:rsidR="00CE58C4" w:rsidRDefault="00CE58C4" w:rsidP="00D82FEA">
      <w:pPr>
        <w:pStyle w:val="FP"/>
        <w:keepNext/>
        <w:rPr>
          <w:i/>
          <w:iCs/>
          <w:lang w:eastAsia="en-US"/>
        </w:rPr>
      </w:pPr>
      <w:r>
        <w:rPr>
          <w:i/>
          <w:iCs/>
          <w:lang w:eastAsia="en-US"/>
        </w:rPr>
        <w:t>Susana (Vodafone) supports this SID and comments</w:t>
      </w:r>
    </w:p>
    <w:p w14:paraId="76D4068F" w14:textId="77777777" w:rsidR="00CE58C4" w:rsidRDefault="00CE58C4" w:rsidP="00D82FEA">
      <w:pPr>
        <w:pStyle w:val="FP"/>
        <w:keepNext/>
        <w:rPr>
          <w:i/>
          <w:iCs/>
          <w:lang w:eastAsia="en-US"/>
        </w:rPr>
      </w:pPr>
      <w:r>
        <w:rPr>
          <w:i/>
          <w:iCs/>
          <w:lang w:eastAsia="en-US"/>
        </w:rPr>
        <w:t>Sebastian (Qualcomm) replies to Rainer and provides r01 in drafts folder</w:t>
      </w:r>
    </w:p>
    <w:p w14:paraId="7572918D" w14:textId="4512A1BF" w:rsidR="00D82FEA" w:rsidRDefault="00D82FEA" w:rsidP="00D82FEA">
      <w:pPr>
        <w:pStyle w:val="FP"/>
        <w:keepNext/>
        <w:rPr>
          <w:i/>
          <w:iCs/>
          <w:lang w:eastAsia="en-US"/>
        </w:rPr>
      </w:pPr>
    </w:p>
    <w:p w14:paraId="4746D325" w14:textId="77777777" w:rsidR="00D82FEA" w:rsidRPr="00A555C2" w:rsidRDefault="00D82FEA" w:rsidP="00D82FEA">
      <w:pPr>
        <w:keepNext/>
        <w:rPr>
          <w:b/>
          <w:bCs/>
          <w:lang w:eastAsia="en-US"/>
        </w:rPr>
      </w:pPr>
      <w:r w:rsidRPr="00A555C2">
        <w:rPr>
          <w:b/>
          <w:bCs/>
          <w:lang w:eastAsia="en-US"/>
        </w:rPr>
        <w:t>Discussion and conclusion:</w:t>
      </w:r>
    </w:p>
    <w:p w14:paraId="311C7858" w14:textId="2469D13A" w:rsidR="00D82FEA" w:rsidRPr="007D69A6" w:rsidRDefault="007D69A6" w:rsidP="00D82FEA">
      <w:r>
        <w:t xml:space="preserve">This was </w:t>
      </w:r>
      <w:r w:rsidRPr="00C3284B">
        <w:rPr>
          <w:color w:val="0000FF"/>
        </w:rPr>
        <w:t>noted</w:t>
      </w:r>
      <w:r>
        <w:t>.</w:t>
      </w:r>
    </w:p>
    <w:p w14:paraId="70D459DA" w14:textId="77777777" w:rsidR="007D69A6" w:rsidRDefault="007D69A6" w:rsidP="00D82FEA">
      <w:pPr>
        <w:rPr>
          <w:lang w:eastAsia="en-US"/>
        </w:rPr>
      </w:pPr>
    </w:p>
    <w:p w14:paraId="5CDE02AD" w14:textId="702E31BE" w:rsidR="00D82FEA" w:rsidRDefault="00B61F97" w:rsidP="00D82FEA">
      <w:pPr>
        <w:keepNext/>
        <w:pBdr>
          <w:top w:val="single" w:sz="4" w:space="1" w:color="auto"/>
        </w:pBdr>
        <w:rPr>
          <w:lang w:eastAsia="en-US"/>
        </w:rPr>
      </w:pPr>
      <w:r w:rsidRPr="00B61F97">
        <w:rPr>
          <w:color w:val="0000FF"/>
          <w:lang w:eastAsia="en-US"/>
        </w:rPr>
        <w:lastRenderedPageBreak/>
        <w:t>S2-2108855</w:t>
      </w:r>
      <w:r w:rsidR="00D82FEA">
        <w:rPr>
          <w:lang w:eastAsia="en-US"/>
        </w:rPr>
        <w:t xml:space="preserve"> (SID NEW) New SID: new Study on the support for 5WWC, Phase 2. (Source: Nokia, Nokia Shanghai Bell, Huawei, </w:t>
      </w:r>
      <w:proofErr w:type="spellStart"/>
      <w:r w:rsidR="00D82FEA">
        <w:rPr>
          <w:lang w:eastAsia="en-US"/>
        </w:rPr>
        <w:t>HiSilicon</w:t>
      </w:r>
      <w:proofErr w:type="spellEnd"/>
      <w:r w:rsidR="00D82FEA">
        <w:rPr>
          <w:lang w:eastAsia="en-US"/>
        </w:rPr>
        <w:t xml:space="preserve">, Deutsche Telekom, Broadcom, Lenovo, Motorola Mobility, Qualcomm, KPN, China Telecom, </w:t>
      </w:r>
      <w:proofErr w:type="spellStart"/>
      <w:r w:rsidR="00D82FEA">
        <w:rPr>
          <w:lang w:eastAsia="en-US"/>
        </w:rPr>
        <w:t>CableLabs</w:t>
      </w:r>
      <w:proofErr w:type="spellEnd"/>
      <w:r w:rsidR="00D82FEA">
        <w:rPr>
          <w:lang w:eastAsia="en-US"/>
        </w:rPr>
        <w:t>)</w:t>
      </w:r>
    </w:p>
    <w:p w14:paraId="4C198C13" w14:textId="77777777" w:rsidR="00D82FEA" w:rsidRPr="00D82FEA" w:rsidRDefault="00D82FEA" w:rsidP="00D82FEA">
      <w:pPr>
        <w:pStyle w:val="FP"/>
        <w:keepNext/>
        <w:rPr>
          <w:b/>
          <w:bCs/>
          <w:i/>
          <w:iCs/>
        </w:rPr>
      </w:pPr>
      <w:r w:rsidRPr="00D82FEA">
        <w:rPr>
          <w:b/>
          <w:bCs/>
          <w:i/>
          <w:iCs/>
        </w:rPr>
        <w:t>e-mail comments:</w:t>
      </w:r>
    </w:p>
    <w:p w14:paraId="7262D594" w14:textId="77777777" w:rsidR="00CE58C4" w:rsidRDefault="00CE58C4" w:rsidP="00D82FEA">
      <w:pPr>
        <w:pStyle w:val="FP"/>
        <w:keepNext/>
        <w:rPr>
          <w:i/>
          <w:iCs/>
          <w:lang w:eastAsia="en-US"/>
        </w:rPr>
      </w:pPr>
      <w:r>
        <w:rPr>
          <w:i/>
          <w:iCs/>
          <w:lang w:eastAsia="en-US"/>
        </w:rPr>
        <w:t>Laurent (Nokia): Comments</w:t>
      </w:r>
    </w:p>
    <w:p w14:paraId="605F3EFA" w14:textId="77777777" w:rsidR="00CE58C4" w:rsidRDefault="00CE58C4" w:rsidP="00D82FEA">
      <w:pPr>
        <w:pStyle w:val="FP"/>
        <w:keepNext/>
        <w:rPr>
          <w:i/>
          <w:iCs/>
          <w:lang w:eastAsia="en-US"/>
        </w:rPr>
      </w:pPr>
      <w:r>
        <w:rPr>
          <w:i/>
          <w:iCs/>
          <w:lang w:eastAsia="en-US"/>
        </w:rPr>
        <w:t>Laurent (Nokia): Comments and provides r01</w:t>
      </w:r>
    </w:p>
    <w:p w14:paraId="3302F5BF" w14:textId="77777777" w:rsidR="00CE58C4" w:rsidRDefault="00CE58C4" w:rsidP="00D82FEA">
      <w:pPr>
        <w:pStyle w:val="FP"/>
        <w:keepNext/>
        <w:rPr>
          <w:i/>
          <w:iCs/>
          <w:lang w:eastAsia="en-US"/>
        </w:rPr>
      </w:pPr>
      <w:r>
        <w:rPr>
          <w:i/>
          <w:iCs/>
          <w:lang w:eastAsia="en-US"/>
        </w:rPr>
        <w:t>Marco (Huawei): provided Huawei's position on WTs in draft folder. Huawei proposals for revision of 5WWC SID are included in S2-2108936.</w:t>
      </w:r>
    </w:p>
    <w:p w14:paraId="4CE734AD" w14:textId="77777777" w:rsidR="00CE58C4" w:rsidRDefault="00CE58C4" w:rsidP="00D82FEA">
      <w:pPr>
        <w:pStyle w:val="FP"/>
        <w:keepNext/>
        <w:rPr>
          <w:i/>
          <w:iCs/>
          <w:lang w:eastAsia="en-US"/>
        </w:rPr>
      </w:pPr>
      <w:r>
        <w:rPr>
          <w:i/>
          <w:iCs/>
          <w:lang w:eastAsia="en-US"/>
        </w:rPr>
        <w:t>Stefan (Ericsson) provided 5WWC poll paper in DRAFTS folder</w:t>
      </w:r>
    </w:p>
    <w:p w14:paraId="1A5E9EA9" w14:textId="77777777" w:rsidR="00CE58C4" w:rsidRDefault="00CE58C4" w:rsidP="00D82FEA">
      <w:pPr>
        <w:pStyle w:val="FP"/>
        <w:keepNext/>
        <w:rPr>
          <w:i/>
          <w:iCs/>
          <w:lang w:eastAsia="en-US"/>
        </w:rPr>
      </w:pPr>
      <w:r>
        <w:rPr>
          <w:i/>
          <w:iCs/>
          <w:lang w:eastAsia="en-US"/>
        </w:rPr>
        <w:t>Farooq (AT&amp;T) provides 5WWC poll paper in DRAFTS folder (adds to E/// input)</w:t>
      </w:r>
    </w:p>
    <w:p w14:paraId="1130D1E4" w14:textId="77777777" w:rsidR="00CE58C4" w:rsidRDefault="00CE58C4" w:rsidP="00D82FEA">
      <w:pPr>
        <w:pStyle w:val="FP"/>
        <w:keepNext/>
        <w:rPr>
          <w:i/>
          <w:iCs/>
          <w:lang w:eastAsia="en-US"/>
        </w:rPr>
      </w:pPr>
      <w:r>
        <w:rPr>
          <w:i/>
          <w:iCs/>
          <w:lang w:eastAsia="en-US"/>
        </w:rPr>
        <w:t>Myungjune (LGE) comments on WT 3a</w:t>
      </w:r>
    </w:p>
    <w:p w14:paraId="675590C9" w14:textId="77777777" w:rsidR="00CE58C4" w:rsidRDefault="00CE58C4" w:rsidP="00D82FEA">
      <w:pPr>
        <w:pStyle w:val="FP"/>
        <w:keepNext/>
        <w:rPr>
          <w:i/>
          <w:iCs/>
          <w:lang w:eastAsia="en-US"/>
        </w:rPr>
      </w:pPr>
      <w:r>
        <w:rPr>
          <w:i/>
          <w:iCs/>
          <w:lang w:eastAsia="en-US"/>
        </w:rPr>
        <w:t>Laurent (Nokia): answers</w:t>
      </w:r>
    </w:p>
    <w:p w14:paraId="18A1EB64" w14:textId="77777777" w:rsidR="00CE58C4" w:rsidRDefault="00CE58C4" w:rsidP="00D82FEA">
      <w:pPr>
        <w:pStyle w:val="FP"/>
        <w:keepNext/>
        <w:rPr>
          <w:i/>
          <w:iCs/>
          <w:lang w:eastAsia="en-US"/>
        </w:rPr>
      </w:pPr>
      <w:r>
        <w:rPr>
          <w:i/>
          <w:iCs/>
          <w:lang w:eastAsia="en-US"/>
        </w:rPr>
        <w:t>Sebastian (Qualcomm) provides Qualcomm comments for 5WWC poll paper</w:t>
      </w:r>
    </w:p>
    <w:p w14:paraId="6028B004" w14:textId="77777777" w:rsidR="00CE58C4" w:rsidRDefault="00CE58C4" w:rsidP="00D82FEA">
      <w:pPr>
        <w:pStyle w:val="FP"/>
        <w:keepNext/>
        <w:rPr>
          <w:i/>
          <w:iCs/>
          <w:lang w:eastAsia="en-US"/>
        </w:rPr>
      </w:pPr>
      <w:r>
        <w:rPr>
          <w:i/>
          <w:iCs/>
          <w:lang w:eastAsia="en-US"/>
        </w:rPr>
        <w:t xml:space="preserve">Marco (Huawei) proposes to prepare a revision with only </w:t>
      </w:r>
      <w:proofErr w:type="spellStart"/>
      <w:r>
        <w:rPr>
          <w:i/>
          <w:iCs/>
          <w:lang w:eastAsia="en-US"/>
        </w:rPr>
        <w:t>non controversial</w:t>
      </w:r>
      <w:proofErr w:type="spellEnd"/>
      <w:r>
        <w:rPr>
          <w:i/>
          <w:iCs/>
          <w:lang w:eastAsia="en-US"/>
        </w:rPr>
        <w:t xml:space="preserve"> objectives as minimum basis</w:t>
      </w:r>
    </w:p>
    <w:p w14:paraId="4CDCED25" w14:textId="77777777" w:rsidR="00CE58C4" w:rsidRDefault="00CE58C4" w:rsidP="00D82FEA">
      <w:pPr>
        <w:pStyle w:val="FP"/>
        <w:keepNext/>
        <w:rPr>
          <w:i/>
          <w:iCs/>
          <w:lang w:eastAsia="en-US"/>
        </w:rPr>
      </w:pPr>
      <w:r>
        <w:rPr>
          <w:i/>
          <w:iCs/>
          <w:lang w:eastAsia="en-US"/>
        </w:rPr>
        <w:t>Curt (Charter) provides comments for 5WWC poll paper</w:t>
      </w:r>
    </w:p>
    <w:p w14:paraId="72394D14" w14:textId="77777777" w:rsidR="00CE58C4" w:rsidRDefault="00CE58C4" w:rsidP="00D82FEA">
      <w:pPr>
        <w:pStyle w:val="FP"/>
        <w:keepNext/>
        <w:rPr>
          <w:i/>
          <w:iCs/>
          <w:lang w:eastAsia="en-US"/>
        </w:rPr>
      </w:pPr>
      <w:r>
        <w:rPr>
          <w:i/>
          <w:iCs/>
          <w:lang w:eastAsia="en-US"/>
        </w:rPr>
        <w:t>Myungjune (LGE) provides comments for 5WWC poll paper</w:t>
      </w:r>
    </w:p>
    <w:p w14:paraId="3BCAB184" w14:textId="77777777" w:rsidR="00CE58C4" w:rsidRDefault="00CE58C4" w:rsidP="00D82FEA">
      <w:pPr>
        <w:pStyle w:val="FP"/>
        <w:keepNext/>
        <w:rPr>
          <w:i/>
          <w:iCs/>
          <w:lang w:eastAsia="en-US"/>
        </w:rPr>
      </w:pPr>
      <w:r>
        <w:rPr>
          <w:i/>
          <w:iCs/>
          <w:lang w:eastAsia="en-US"/>
        </w:rPr>
        <w:t>Dieter (Deutsche Telekom) provides comments for 5WWC poll paper.</w:t>
      </w:r>
    </w:p>
    <w:p w14:paraId="6F1F303E" w14:textId="77777777" w:rsidR="00CE58C4" w:rsidRDefault="00CE58C4" w:rsidP="00D82FEA">
      <w:pPr>
        <w:pStyle w:val="FP"/>
        <w:keepNext/>
        <w:rPr>
          <w:i/>
          <w:iCs/>
          <w:lang w:eastAsia="en-US"/>
        </w:rPr>
      </w:pPr>
      <w:r>
        <w:rPr>
          <w:i/>
          <w:iCs/>
          <w:lang w:eastAsia="en-US"/>
        </w:rPr>
        <w:t>Laurent (Nokia): provides the result of the polling about 5WWC</w:t>
      </w:r>
    </w:p>
    <w:p w14:paraId="54EB5D2E" w14:textId="77777777" w:rsidR="00CE58C4" w:rsidRDefault="00CE58C4" w:rsidP="00D82FEA">
      <w:pPr>
        <w:pStyle w:val="FP"/>
        <w:keepNext/>
        <w:rPr>
          <w:i/>
          <w:iCs/>
          <w:lang w:eastAsia="en-US"/>
        </w:rPr>
      </w:pPr>
      <w:r>
        <w:rPr>
          <w:i/>
          <w:iCs/>
          <w:lang w:eastAsia="en-US"/>
        </w:rPr>
        <w:t>Laurent (Nokia): provides the result of the polling about 5WWC with a summary for each WT, provides R02 and r03 (fairly minimalistic)</w:t>
      </w:r>
    </w:p>
    <w:p w14:paraId="169BA4F5" w14:textId="77777777" w:rsidR="00CE58C4" w:rsidRDefault="00CE58C4" w:rsidP="00D82FEA">
      <w:pPr>
        <w:pStyle w:val="FP"/>
        <w:keepNext/>
        <w:rPr>
          <w:i/>
          <w:iCs/>
          <w:lang w:eastAsia="en-US"/>
        </w:rPr>
      </w:pPr>
      <w:r>
        <w:rPr>
          <w:i/>
          <w:iCs/>
          <w:lang w:eastAsia="en-US"/>
        </w:rPr>
        <w:t>Dieter (Deutsche Telekom) comments on WT2 d) Support of emergency calls, for UE(s) connected behind the 5G RG.</w:t>
      </w:r>
    </w:p>
    <w:p w14:paraId="55E8886C" w14:textId="77777777" w:rsidR="00CE58C4" w:rsidRDefault="00CE58C4" w:rsidP="00D82FEA">
      <w:pPr>
        <w:pStyle w:val="FP"/>
        <w:keepNext/>
        <w:rPr>
          <w:i/>
          <w:iCs/>
          <w:lang w:eastAsia="en-US"/>
        </w:rPr>
      </w:pPr>
      <w:r>
        <w:rPr>
          <w:i/>
          <w:iCs/>
          <w:lang w:eastAsia="en-US"/>
        </w:rPr>
        <w:t>Saso (Intel) comments on WT#2a and WT#2b. Proposes to remove them.</w:t>
      </w:r>
    </w:p>
    <w:p w14:paraId="6003087F" w14:textId="77777777" w:rsidR="00CE58C4" w:rsidRDefault="00CE58C4" w:rsidP="00D82FEA">
      <w:pPr>
        <w:pStyle w:val="FP"/>
        <w:keepNext/>
        <w:rPr>
          <w:i/>
          <w:iCs/>
          <w:lang w:eastAsia="en-US"/>
        </w:rPr>
      </w:pPr>
      <w:r>
        <w:rPr>
          <w:i/>
          <w:iCs/>
          <w:lang w:eastAsia="en-US"/>
        </w:rPr>
        <w:t>Hualin(Huawei) object r02 and r03. We propose to remove objective 2d and 2e based on r02 as further revision r04.</w:t>
      </w:r>
    </w:p>
    <w:p w14:paraId="0E677E87" w14:textId="77777777" w:rsidR="00CE58C4" w:rsidRDefault="00CE58C4" w:rsidP="00D82FEA">
      <w:pPr>
        <w:pStyle w:val="FP"/>
        <w:keepNext/>
        <w:rPr>
          <w:i/>
          <w:iCs/>
          <w:lang w:eastAsia="en-US"/>
        </w:rPr>
      </w:pPr>
      <w:r>
        <w:rPr>
          <w:i/>
          <w:iCs/>
          <w:lang w:eastAsia="en-US"/>
        </w:rPr>
        <w:t>Laurent (Nokia): asks Hualin whether he is sure to object to r03, this is about emergency calls</w:t>
      </w:r>
    </w:p>
    <w:p w14:paraId="1373BB54" w14:textId="77777777" w:rsidR="00CE58C4" w:rsidRDefault="00CE58C4" w:rsidP="00D82FEA">
      <w:pPr>
        <w:pStyle w:val="FP"/>
        <w:keepNext/>
        <w:rPr>
          <w:i/>
          <w:iCs/>
          <w:lang w:eastAsia="en-US"/>
        </w:rPr>
      </w:pPr>
      <w:r>
        <w:rPr>
          <w:i/>
          <w:iCs/>
          <w:lang w:eastAsia="en-US"/>
        </w:rPr>
        <w:t>Tyler (OTD) comments on WT#2b, supports keeping it.</w:t>
      </w:r>
    </w:p>
    <w:p w14:paraId="6EF1A7C8" w14:textId="77777777" w:rsidR="00CE58C4" w:rsidRDefault="00CE58C4" w:rsidP="00D82FEA">
      <w:pPr>
        <w:pStyle w:val="FP"/>
        <w:keepNext/>
        <w:rPr>
          <w:i/>
          <w:iCs/>
          <w:lang w:eastAsia="en-US"/>
        </w:rPr>
      </w:pPr>
      <w:r>
        <w:rPr>
          <w:i/>
          <w:iCs/>
          <w:lang w:eastAsia="en-US"/>
        </w:rPr>
        <w:t>Laurent (Nokia): provides r04 that should replace r03 (corrects a bug in TU calculation)</w:t>
      </w:r>
    </w:p>
    <w:p w14:paraId="74A74303" w14:textId="77777777" w:rsidR="00CE58C4" w:rsidRDefault="00CE58C4" w:rsidP="00D82FEA">
      <w:pPr>
        <w:pStyle w:val="FP"/>
        <w:keepNext/>
        <w:rPr>
          <w:i/>
          <w:iCs/>
          <w:lang w:eastAsia="en-US"/>
        </w:rPr>
      </w:pPr>
      <w:r>
        <w:rPr>
          <w:i/>
          <w:iCs/>
          <w:lang w:eastAsia="en-US"/>
        </w:rPr>
        <w:t>Saso (Intel) replies.</w:t>
      </w:r>
    </w:p>
    <w:p w14:paraId="7DCC1D17" w14:textId="77777777" w:rsidR="00CE58C4" w:rsidRDefault="00CE58C4" w:rsidP="00D82FEA">
      <w:pPr>
        <w:pStyle w:val="FP"/>
        <w:keepNext/>
        <w:rPr>
          <w:i/>
          <w:iCs/>
          <w:lang w:eastAsia="en-US"/>
        </w:rPr>
      </w:pPr>
      <w:r>
        <w:rPr>
          <w:i/>
          <w:iCs/>
          <w:lang w:eastAsia="en-US"/>
        </w:rPr>
        <w:t>Laurent (Nokia): provides r05</w:t>
      </w:r>
    </w:p>
    <w:p w14:paraId="32CFC5C2" w14:textId="77777777" w:rsidR="00CE58C4" w:rsidRDefault="00CE58C4" w:rsidP="00D82FEA">
      <w:pPr>
        <w:pStyle w:val="FP"/>
        <w:keepNext/>
        <w:rPr>
          <w:i/>
          <w:iCs/>
          <w:lang w:eastAsia="en-US"/>
        </w:rPr>
      </w:pPr>
      <w:r>
        <w:rPr>
          <w:i/>
          <w:iCs/>
          <w:lang w:eastAsia="en-US"/>
        </w:rPr>
        <w:t>Marco (Huawei) comments WT2a</w:t>
      </w:r>
    </w:p>
    <w:p w14:paraId="780DD129" w14:textId="77777777" w:rsidR="00CE58C4" w:rsidRDefault="00CE58C4" w:rsidP="00D82FEA">
      <w:pPr>
        <w:pStyle w:val="FP"/>
        <w:keepNext/>
        <w:rPr>
          <w:i/>
          <w:iCs/>
          <w:lang w:eastAsia="en-US"/>
        </w:rPr>
      </w:pPr>
      <w:r>
        <w:rPr>
          <w:i/>
          <w:iCs/>
          <w:lang w:eastAsia="en-US"/>
        </w:rPr>
        <w:t>Hualin(Huawei) answers</w:t>
      </w:r>
    </w:p>
    <w:p w14:paraId="2F134A89" w14:textId="77777777" w:rsidR="00CE58C4" w:rsidRDefault="00CE58C4" w:rsidP="00D82FEA">
      <w:pPr>
        <w:pStyle w:val="FP"/>
        <w:keepNext/>
        <w:rPr>
          <w:i/>
          <w:iCs/>
          <w:lang w:eastAsia="en-US"/>
        </w:rPr>
      </w:pPr>
      <w:r>
        <w:rPr>
          <w:i/>
          <w:iCs/>
          <w:lang w:eastAsia="en-US"/>
        </w:rPr>
        <w:t>Hualin(Huawei) suggest to remove emergency calls. But not very insistent.</w:t>
      </w:r>
    </w:p>
    <w:p w14:paraId="52580187" w14:textId="77777777" w:rsidR="00CE58C4" w:rsidRDefault="00CE58C4" w:rsidP="00D82FEA">
      <w:pPr>
        <w:pStyle w:val="FP"/>
        <w:keepNext/>
        <w:rPr>
          <w:i/>
          <w:iCs/>
          <w:lang w:eastAsia="en-US"/>
        </w:rPr>
      </w:pPr>
      <w:r>
        <w:rPr>
          <w:i/>
          <w:iCs/>
          <w:lang w:eastAsia="en-US"/>
        </w:rPr>
        <w:t>Hualin (Huawei) comments on r05.</w:t>
      </w:r>
    </w:p>
    <w:p w14:paraId="3E70D7BB" w14:textId="77777777" w:rsidR="00CE58C4" w:rsidRDefault="00CE58C4" w:rsidP="00D82FEA">
      <w:pPr>
        <w:pStyle w:val="FP"/>
        <w:keepNext/>
        <w:rPr>
          <w:i/>
          <w:iCs/>
          <w:lang w:eastAsia="en-US"/>
        </w:rPr>
      </w:pPr>
      <w:r>
        <w:rPr>
          <w:i/>
          <w:iCs/>
          <w:lang w:eastAsia="en-US"/>
        </w:rPr>
        <w:t>Laurent (Nokia): provides r06</w:t>
      </w:r>
    </w:p>
    <w:p w14:paraId="47493CEC" w14:textId="77777777" w:rsidR="00CE58C4" w:rsidRDefault="00CE58C4" w:rsidP="00D82FEA">
      <w:pPr>
        <w:pStyle w:val="FP"/>
        <w:keepNext/>
        <w:rPr>
          <w:i/>
          <w:iCs/>
          <w:lang w:eastAsia="en-US"/>
        </w:rPr>
      </w:pPr>
      <w:r>
        <w:rPr>
          <w:i/>
          <w:iCs/>
          <w:lang w:eastAsia="en-US"/>
        </w:rPr>
        <w:t>Laurent (Nokia): provides r07</w:t>
      </w:r>
    </w:p>
    <w:p w14:paraId="71EA8C94" w14:textId="77777777" w:rsidR="00CE58C4" w:rsidRDefault="00CE58C4" w:rsidP="00D82FEA">
      <w:pPr>
        <w:pStyle w:val="FP"/>
        <w:keepNext/>
        <w:rPr>
          <w:i/>
          <w:iCs/>
          <w:lang w:eastAsia="en-US"/>
        </w:rPr>
      </w:pPr>
      <w:r>
        <w:rPr>
          <w:i/>
          <w:iCs/>
          <w:lang w:eastAsia="en-US"/>
        </w:rPr>
        <w:t>Laurent (Nokia): provides r08</w:t>
      </w:r>
    </w:p>
    <w:p w14:paraId="7EC115AB" w14:textId="77777777" w:rsidR="00CE58C4" w:rsidRDefault="00CE58C4" w:rsidP="00D82FEA">
      <w:pPr>
        <w:pStyle w:val="FP"/>
        <w:keepNext/>
        <w:rPr>
          <w:i/>
          <w:iCs/>
          <w:lang w:eastAsia="en-US"/>
        </w:rPr>
      </w:pPr>
      <w:r>
        <w:rPr>
          <w:i/>
          <w:iCs/>
          <w:lang w:eastAsia="en-US"/>
        </w:rPr>
        <w:t>==== Revisions Deadline ====</w:t>
      </w:r>
    </w:p>
    <w:p w14:paraId="71C515D8" w14:textId="77777777" w:rsidR="00CE58C4" w:rsidRDefault="00CE58C4" w:rsidP="00D82FEA">
      <w:pPr>
        <w:pStyle w:val="FP"/>
        <w:keepNext/>
        <w:rPr>
          <w:i/>
          <w:iCs/>
          <w:lang w:eastAsia="en-US"/>
        </w:rPr>
      </w:pPr>
      <w:r>
        <w:rPr>
          <w:i/>
          <w:iCs/>
          <w:lang w:eastAsia="en-US"/>
        </w:rPr>
        <w:t>Curt (Charter) comments on WT selection process</w:t>
      </w:r>
    </w:p>
    <w:p w14:paraId="33D1B24E" w14:textId="77777777" w:rsidR="00CE58C4" w:rsidRDefault="00CE58C4" w:rsidP="00D82FEA">
      <w:pPr>
        <w:pStyle w:val="FP"/>
        <w:keepNext/>
        <w:rPr>
          <w:i/>
          <w:iCs/>
          <w:lang w:eastAsia="en-US"/>
        </w:rPr>
      </w:pPr>
      <w:r>
        <w:rPr>
          <w:i/>
          <w:iCs/>
          <w:lang w:eastAsia="en-US"/>
        </w:rPr>
        <w:t>Laurent (Nokia): with BBF and CL we have worked via LS in the past and need to go on that way</w:t>
      </w:r>
    </w:p>
    <w:p w14:paraId="0F5FA713" w14:textId="77777777" w:rsidR="00CE58C4" w:rsidRDefault="00CE58C4" w:rsidP="00D82FEA">
      <w:pPr>
        <w:pStyle w:val="FP"/>
        <w:keepNext/>
        <w:rPr>
          <w:i/>
          <w:iCs/>
          <w:lang w:eastAsia="en-US"/>
        </w:rPr>
      </w:pPr>
      <w:r>
        <w:rPr>
          <w:i/>
          <w:iCs/>
          <w:lang w:eastAsia="en-US"/>
        </w:rPr>
        <w:t>Laurent (Nokia): answers: WT07/WT08 had a an overwhelming majority of concerns 8 against 1 support</w:t>
      </w:r>
    </w:p>
    <w:p w14:paraId="06AC6466" w14:textId="77777777" w:rsidR="00CE58C4" w:rsidRDefault="00CE58C4" w:rsidP="00D82FEA">
      <w:pPr>
        <w:pStyle w:val="FP"/>
        <w:keepNext/>
        <w:rPr>
          <w:i/>
          <w:iCs/>
          <w:lang w:eastAsia="en-US"/>
        </w:rPr>
      </w:pPr>
      <w:r>
        <w:rPr>
          <w:i/>
          <w:iCs/>
          <w:lang w:eastAsia="en-US"/>
        </w:rPr>
        <w:t>Curt (Charter): Charter can only support R02 or any version post and including R04 that is updated to also contain WT2e and WT2f.</w:t>
      </w:r>
    </w:p>
    <w:p w14:paraId="3AFF01C9" w14:textId="77777777" w:rsidR="00CE58C4" w:rsidRDefault="00CE58C4" w:rsidP="00D82FEA">
      <w:pPr>
        <w:pStyle w:val="FP"/>
        <w:keepNext/>
        <w:rPr>
          <w:i/>
          <w:iCs/>
          <w:lang w:eastAsia="en-US"/>
        </w:rPr>
      </w:pPr>
      <w:r>
        <w:rPr>
          <w:i/>
          <w:iCs/>
          <w:lang w:eastAsia="en-US"/>
        </w:rPr>
        <w:t>Sebastian (Qualcomm) objects to r00 to r02; is ok with other versions; flexible on WT2e and WT2f</w:t>
      </w:r>
    </w:p>
    <w:p w14:paraId="1B192F6C" w14:textId="77777777" w:rsidR="00CE58C4" w:rsidRDefault="00CE58C4" w:rsidP="00D82FEA">
      <w:pPr>
        <w:pStyle w:val="FP"/>
        <w:keepNext/>
        <w:rPr>
          <w:i/>
          <w:iCs/>
          <w:lang w:eastAsia="en-US"/>
        </w:rPr>
      </w:pPr>
      <w:r>
        <w:rPr>
          <w:i/>
          <w:iCs/>
          <w:lang w:eastAsia="en-US"/>
        </w:rPr>
        <w:t>Laurent (Nokia): is happy to support R04, R06 or R07 with WT2e, WT2f (added back to any of R04, R06 or R07). Suggest that we consider discussing R07 with WT2e, WT2f being readded during the CC2</w:t>
      </w:r>
    </w:p>
    <w:p w14:paraId="1B9181CC" w14:textId="77777777" w:rsidR="00CE58C4" w:rsidRDefault="00CE58C4" w:rsidP="00D82FEA">
      <w:pPr>
        <w:pStyle w:val="FP"/>
        <w:keepNext/>
        <w:rPr>
          <w:i/>
          <w:iCs/>
          <w:lang w:eastAsia="en-US"/>
        </w:rPr>
      </w:pPr>
      <w:r>
        <w:rPr>
          <w:i/>
          <w:iCs/>
          <w:lang w:eastAsia="en-US"/>
        </w:rPr>
        <w:t>Marco (Huawei) can only support r03,04,05,06 that are updated also containing WT3d (No r00, r01, r02, r07, r08)</w:t>
      </w:r>
    </w:p>
    <w:p w14:paraId="36C863D6" w14:textId="77777777" w:rsidR="00CE58C4" w:rsidRDefault="00CE58C4" w:rsidP="00D82FEA">
      <w:pPr>
        <w:pStyle w:val="FP"/>
        <w:keepNext/>
        <w:rPr>
          <w:i/>
          <w:iCs/>
          <w:lang w:eastAsia="en-US"/>
        </w:rPr>
      </w:pPr>
      <w:r>
        <w:rPr>
          <w:i/>
          <w:iCs/>
          <w:lang w:eastAsia="en-US"/>
        </w:rPr>
        <w:t>Dieter (Deutsche Telekom) can only support r04, 06 with or without adding WT4b, but not more. Objects to all other versions.</w:t>
      </w:r>
    </w:p>
    <w:p w14:paraId="7713BC2D" w14:textId="77777777" w:rsidR="00CE58C4" w:rsidRDefault="00CE58C4" w:rsidP="00D82FEA">
      <w:pPr>
        <w:pStyle w:val="FP"/>
        <w:keepNext/>
        <w:rPr>
          <w:i/>
          <w:iCs/>
          <w:lang w:eastAsia="en-US"/>
        </w:rPr>
      </w:pPr>
      <w:r>
        <w:rPr>
          <w:i/>
          <w:iCs/>
          <w:lang w:eastAsia="en-US"/>
        </w:rPr>
        <w:t>.</w:t>
      </w:r>
    </w:p>
    <w:p w14:paraId="7BBBAB8B" w14:textId="77777777" w:rsidR="00CE58C4" w:rsidRDefault="00CE58C4" w:rsidP="00D82FEA">
      <w:pPr>
        <w:pStyle w:val="FP"/>
        <w:keepNext/>
        <w:rPr>
          <w:i/>
          <w:iCs/>
          <w:lang w:eastAsia="en-US"/>
        </w:rPr>
      </w:pPr>
      <w:r>
        <w:rPr>
          <w:i/>
          <w:iCs/>
          <w:lang w:eastAsia="en-US"/>
        </w:rPr>
        <w:t>Stefan (Ericsson) can only support r04, r06 as is. (R03, R05 in principle OK but they have same objectives as r04, r06 respectively). Objects to other versions.</w:t>
      </w:r>
    </w:p>
    <w:p w14:paraId="41968D66" w14:textId="77777777" w:rsidR="00CE58C4" w:rsidRDefault="00CE58C4" w:rsidP="00D82FEA">
      <w:pPr>
        <w:pStyle w:val="FP"/>
        <w:keepNext/>
        <w:rPr>
          <w:i/>
          <w:iCs/>
          <w:lang w:eastAsia="en-US"/>
        </w:rPr>
      </w:pPr>
      <w:r>
        <w:rPr>
          <w:i/>
          <w:iCs/>
          <w:lang w:eastAsia="en-US"/>
        </w:rPr>
        <w:t>Sriram (</w:t>
      </w:r>
      <w:proofErr w:type="spellStart"/>
      <w:r>
        <w:rPr>
          <w:i/>
          <w:iCs/>
          <w:lang w:eastAsia="en-US"/>
        </w:rPr>
        <w:t>CableLabs</w:t>
      </w:r>
      <w:proofErr w:type="spellEnd"/>
      <w:r>
        <w:rPr>
          <w:i/>
          <w:iCs/>
          <w:lang w:eastAsia="en-US"/>
        </w:rPr>
        <w:t>): is happy to support R04 with WT2e, WT2f added back.</w:t>
      </w:r>
    </w:p>
    <w:p w14:paraId="7A53CB44" w14:textId="77777777" w:rsidR="00CE58C4" w:rsidRDefault="00CE58C4" w:rsidP="00D82FEA">
      <w:pPr>
        <w:pStyle w:val="FP"/>
        <w:keepNext/>
        <w:rPr>
          <w:i/>
          <w:iCs/>
          <w:lang w:eastAsia="en-US"/>
        </w:rPr>
      </w:pPr>
      <w:proofErr w:type="spellStart"/>
      <w:r>
        <w:rPr>
          <w:i/>
          <w:iCs/>
          <w:lang w:eastAsia="en-US"/>
        </w:rPr>
        <w:t>marco</w:t>
      </w:r>
      <w:proofErr w:type="spellEnd"/>
      <w:r>
        <w:rPr>
          <w:i/>
          <w:iCs/>
          <w:lang w:eastAsia="en-US"/>
        </w:rPr>
        <w:t xml:space="preserve"> (Huawei): if further discussion in CC2, also Wt3d</w:t>
      </w:r>
    </w:p>
    <w:p w14:paraId="4B6E5F8C" w14:textId="77777777" w:rsidR="00CE58C4" w:rsidRDefault="00CE58C4" w:rsidP="00D82FEA">
      <w:pPr>
        <w:pStyle w:val="FP"/>
        <w:keepNext/>
        <w:rPr>
          <w:i/>
          <w:iCs/>
          <w:lang w:eastAsia="en-US"/>
        </w:rPr>
      </w:pPr>
      <w:r>
        <w:rPr>
          <w:i/>
          <w:iCs/>
          <w:lang w:eastAsia="en-US"/>
        </w:rPr>
        <w:t>Laurent (Nokia): is happy to support R04, R06 or R07 with WT2e, WT2f (added back to any of R04, R06 or R07). Suggest that during the CC2 we consider discussing R06 with (WT2e + WT2f +W3d) being readded and the package being agreed!</w:t>
      </w:r>
    </w:p>
    <w:p w14:paraId="152AC361" w14:textId="77777777" w:rsidR="00CE58C4" w:rsidRDefault="00CE58C4" w:rsidP="00D82FEA">
      <w:pPr>
        <w:pStyle w:val="FP"/>
        <w:keepNext/>
        <w:rPr>
          <w:i/>
          <w:iCs/>
          <w:lang w:eastAsia="en-US"/>
        </w:rPr>
      </w:pPr>
      <w:r>
        <w:rPr>
          <w:i/>
          <w:iCs/>
          <w:lang w:eastAsia="en-US"/>
        </w:rPr>
        <w:t>==== Comments Deadline ====</w:t>
      </w:r>
    </w:p>
    <w:p w14:paraId="3BF12AA5" w14:textId="77777777" w:rsidR="00CE58C4" w:rsidRDefault="00CE58C4" w:rsidP="00D82FEA">
      <w:pPr>
        <w:pStyle w:val="FP"/>
        <w:keepNext/>
        <w:rPr>
          <w:i/>
          <w:iCs/>
          <w:lang w:eastAsia="en-US"/>
        </w:rPr>
      </w:pPr>
      <w:r>
        <w:rPr>
          <w:i/>
          <w:iCs/>
          <w:lang w:eastAsia="en-US"/>
        </w:rPr>
        <w:t>Aditya (Comcast): Comcast shares the views expressed by Charter and Nokia. We will support R02 or any version post</w:t>
      </w:r>
    </w:p>
    <w:p w14:paraId="7E106A8C" w14:textId="77777777" w:rsidR="00CE58C4" w:rsidRDefault="00CE58C4" w:rsidP="00D82FEA">
      <w:pPr>
        <w:pStyle w:val="FP"/>
        <w:keepNext/>
        <w:rPr>
          <w:i/>
          <w:iCs/>
          <w:lang w:eastAsia="en-US"/>
        </w:rPr>
      </w:pPr>
      <w:r>
        <w:rPr>
          <w:i/>
          <w:iCs/>
          <w:lang w:eastAsia="en-US"/>
        </w:rPr>
        <w:t xml:space="preserve">Laurent (Nokia): I have put a .pptx for the </w:t>
      </w:r>
      <w:proofErr w:type="spellStart"/>
      <w:r>
        <w:rPr>
          <w:i/>
          <w:iCs/>
          <w:lang w:eastAsia="en-US"/>
        </w:rPr>
        <w:t>SoH</w:t>
      </w:r>
      <w:proofErr w:type="spellEnd"/>
      <w:r>
        <w:rPr>
          <w:i/>
          <w:iCs/>
          <w:lang w:eastAsia="en-US"/>
        </w:rPr>
        <w:t xml:space="preserve"> in Inbox/CC/CC2</w:t>
      </w:r>
    </w:p>
    <w:p w14:paraId="4D242628" w14:textId="2DFDD63B" w:rsidR="00D82FEA" w:rsidRDefault="00D82FEA" w:rsidP="00D82FEA">
      <w:pPr>
        <w:pStyle w:val="FP"/>
        <w:keepNext/>
        <w:rPr>
          <w:i/>
          <w:iCs/>
          <w:lang w:eastAsia="en-US"/>
        </w:rPr>
      </w:pPr>
    </w:p>
    <w:p w14:paraId="031F1547" w14:textId="77777777" w:rsidR="00D82FEA" w:rsidRPr="00A555C2" w:rsidRDefault="00D82FEA" w:rsidP="00D82FEA">
      <w:pPr>
        <w:keepNext/>
        <w:rPr>
          <w:b/>
          <w:bCs/>
          <w:lang w:eastAsia="en-US"/>
        </w:rPr>
      </w:pPr>
      <w:r w:rsidRPr="00A555C2">
        <w:rPr>
          <w:b/>
          <w:bCs/>
          <w:lang w:eastAsia="en-US"/>
        </w:rPr>
        <w:t>Discussion and conclusion:</w:t>
      </w:r>
    </w:p>
    <w:p w14:paraId="2C41A5B5" w14:textId="42EF245D" w:rsidR="00D82FEA" w:rsidRPr="0093283D" w:rsidRDefault="007D69A6" w:rsidP="00D82FEA">
      <w:r>
        <w:rPr>
          <w:lang w:eastAsia="en-US"/>
        </w:rPr>
        <w:t xml:space="preserve">Nokia provided </w:t>
      </w:r>
      <w:r w:rsidRPr="000B0067">
        <w:rPr>
          <w:color w:val="0000FF"/>
          <w:lang w:eastAsia="en-US"/>
        </w:rPr>
        <w:t>S2-2108</w:t>
      </w:r>
      <w:r>
        <w:rPr>
          <w:color w:val="0000FF"/>
          <w:lang w:eastAsia="en-US"/>
        </w:rPr>
        <w:t>855</w:t>
      </w:r>
      <w:r w:rsidRPr="000B0067">
        <w:rPr>
          <w:color w:val="0000FF"/>
          <w:lang w:eastAsia="en-US"/>
        </w:rPr>
        <w:t>r</w:t>
      </w:r>
      <w:r>
        <w:rPr>
          <w:color w:val="0000FF"/>
          <w:lang w:eastAsia="en-US"/>
        </w:rPr>
        <w:t>06</w:t>
      </w:r>
      <w:r>
        <w:t xml:space="preserve"> (with WT2a WT2e WT2f and WT3d)</w:t>
      </w:r>
      <w:r w:rsidRPr="007D69A6">
        <w:t xml:space="preserve">. </w:t>
      </w:r>
      <w:r>
        <w:t xml:space="preserve">There were a number of issues for decision in this proposal. Intel commented that they could accept r03 or only bullet a of r06. Charter commented that e and f were necessary for BBF and </w:t>
      </w:r>
      <w:proofErr w:type="spellStart"/>
      <w:r>
        <w:t>CableLabs</w:t>
      </w:r>
      <w:proofErr w:type="spellEnd"/>
      <w:r>
        <w:t xml:space="preserve"> requirements. Nokia updated this to </w:t>
      </w:r>
      <w:r w:rsidRPr="000B0067">
        <w:rPr>
          <w:color w:val="0000FF"/>
          <w:lang w:eastAsia="en-US"/>
        </w:rPr>
        <w:t>S2-2108</w:t>
      </w:r>
      <w:r>
        <w:rPr>
          <w:color w:val="0000FF"/>
          <w:lang w:eastAsia="en-US"/>
        </w:rPr>
        <w:t>855</w:t>
      </w:r>
      <w:r w:rsidRPr="000B0067">
        <w:rPr>
          <w:color w:val="0000FF"/>
          <w:lang w:eastAsia="en-US"/>
        </w:rPr>
        <w:t>r</w:t>
      </w:r>
      <w:r>
        <w:rPr>
          <w:color w:val="0000FF"/>
          <w:lang w:eastAsia="en-US"/>
        </w:rPr>
        <w:t>09</w:t>
      </w:r>
      <w:r>
        <w:t>.</w:t>
      </w:r>
      <w:r w:rsidR="0093283D">
        <w:t xml:space="preserve"> </w:t>
      </w:r>
      <w:r w:rsidR="0093283D" w:rsidRPr="000B0067">
        <w:rPr>
          <w:color w:val="0000FF"/>
          <w:lang w:eastAsia="en-US"/>
        </w:rPr>
        <w:t>S2-2108</w:t>
      </w:r>
      <w:r w:rsidR="0093283D">
        <w:rPr>
          <w:color w:val="0000FF"/>
          <w:lang w:eastAsia="en-US"/>
        </w:rPr>
        <w:t>855</w:t>
      </w:r>
      <w:r w:rsidR="0093283D" w:rsidRPr="000B0067">
        <w:rPr>
          <w:color w:val="0000FF"/>
          <w:lang w:eastAsia="en-US"/>
        </w:rPr>
        <w:t>r</w:t>
      </w:r>
      <w:r w:rsidR="0093283D">
        <w:rPr>
          <w:color w:val="0000FF"/>
          <w:lang w:eastAsia="en-US"/>
        </w:rPr>
        <w:t>09</w:t>
      </w:r>
      <w:r w:rsidR="0093283D">
        <w:t xml:space="preserve"> was agreed and revised in </w:t>
      </w:r>
      <w:r w:rsidR="0093283D" w:rsidRPr="0093283D">
        <w:rPr>
          <w:color w:val="0000FF"/>
        </w:rPr>
        <w:t>S2-2109363</w:t>
      </w:r>
      <w:r w:rsidR="0093283D">
        <w:t xml:space="preserve">, which was </w:t>
      </w:r>
      <w:r w:rsidR="0093283D" w:rsidRPr="00C3284B">
        <w:rPr>
          <w:color w:val="FF0000"/>
          <w:lang w:eastAsia="en-US"/>
        </w:rPr>
        <w:t>approved</w:t>
      </w:r>
      <w:r w:rsidR="0093283D">
        <w:t>.</w:t>
      </w:r>
    </w:p>
    <w:p w14:paraId="2F71FA39" w14:textId="77777777" w:rsidR="00CD7CD1" w:rsidRDefault="00CD7CD1" w:rsidP="00D82FEA">
      <w:pPr>
        <w:rPr>
          <w:lang w:eastAsia="en-US"/>
        </w:rPr>
      </w:pPr>
    </w:p>
    <w:p w14:paraId="0595DDDD" w14:textId="2922C3BF" w:rsidR="00D82FEA" w:rsidRDefault="00B61F97" w:rsidP="00D82FEA">
      <w:pPr>
        <w:keepNext/>
        <w:pBdr>
          <w:top w:val="single" w:sz="4" w:space="1" w:color="auto"/>
        </w:pBdr>
        <w:rPr>
          <w:lang w:eastAsia="en-US"/>
        </w:rPr>
      </w:pPr>
      <w:r w:rsidRPr="00B61F97">
        <w:rPr>
          <w:color w:val="0000FF"/>
          <w:lang w:eastAsia="en-US"/>
        </w:rPr>
        <w:lastRenderedPageBreak/>
        <w:t>S2-2108868</w:t>
      </w:r>
      <w:r w:rsidR="00D82FEA">
        <w:rPr>
          <w:lang w:eastAsia="en-US"/>
        </w:rPr>
        <w:t xml:space="preserve"> (SID NEW) New SID on Access Traffic Steering, Switching and Splitting support in the 5G system architecture; Phase 3. (Source: Lenovo, Motorola Mobility, ZTE, Broadcom, Apple, Alibaba, Tencent, China Mobile, </w:t>
      </w:r>
      <w:proofErr w:type="spellStart"/>
      <w:r w:rsidR="00D82FEA">
        <w:rPr>
          <w:lang w:eastAsia="en-US"/>
        </w:rPr>
        <w:t>Convida</w:t>
      </w:r>
      <w:proofErr w:type="spellEnd"/>
      <w:r w:rsidR="00D82FEA">
        <w:rPr>
          <w:lang w:eastAsia="en-US"/>
        </w:rPr>
        <w:t xml:space="preserve"> Wireless, Deutsche Telekom, Nokia, Nokia Shanghai Bell, Samsung, Interdigital, </w:t>
      </w:r>
      <w:proofErr w:type="spellStart"/>
      <w:r w:rsidR="00D82FEA">
        <w:rPr>
          <w:lang w:eastAsia="en-US"/>
        </w:rPr>
        <w:t>Matrixx</w:t>
      </w:r>
      <w:proofErr w:type="spellEnd"/>
      <w:r w:rsidR="00D82FEA">
        <w:rPr>
          <w:lang w:eastAsia="en-US"/>
        </w:rPr>
        <w:t xml:space="preserve">, Cisco Systems, Charter Communications, </w:t>
      </w:r>
      <w:proofErr w:type="spellStart"/>
      <w:r w:rsidR="00D82FEA">
        <w:rPr>
          <w:lang w:eastAsia="en-US"/>
        </w:rPr>
        <w:t>CableLabs</w:t>
      </w:r>
      <w:proofErr w:type="spellEnd"/>
      <w:r w:rsidR="00D82FEA">
        <w:rPr>
          <w:lang w:eastAsia="en-US"/>
        </w:rPr>
        <w:t>, Comcast, CATT, Intelsat, Viv)</w:t>
      </w:r>
    </w:p>
    <w:p w14:paraId="616D0E79" w14:textId="77777777" w:rsidR="00D82FEA" w:rsidRPr="00D82FEA" w:rsidRDefault="00D82FEA" w:rsidP="00D82FEA">
      <w:pPr>
        <w:pStyle w:val="FP"/>
        <w:keepNext/>
        <w:rPr>
          <w:b/>
          <w:bCs/>
          <w:i/>
          <w:iCs/>
        </w:rPr>
      </w:pPr>
      <w:r w:rsidRPr="00D82FEA">
        <w:rPr>
          <w:b/>
          <w:bCs/>
          <w:i/>
          <w:iCs/>
        </w:rPr>
        <w:t>e-mail comments:</w:t>
      </w:r>
    </w:p>
    <w:p w14:paraId="028A52F5" w14:textId="35228D13" w:rsidR="00D82FEA" w:rsidRPr="00D82FEA" w:rsidRDefault="00D82FEA" w:rsidP="00D82FEA">
      <w:pPr>
        <w:pStyle w:val="FP"/>
        <w:keepNext/>
        <w:rPr>
          <w:i/>
          <w:iCs/>
          <w:lang w:eastAsia="en-US"/>
        </w:rPr>
      </w:pPr>
      <w:r w:rsidRPr="00D82FEA">
        <w:rPr>
          <w:i/>
          <w:iCs/>
          <w:lang w:eastAsia="en-US"/>
        </w:rPr>
        <w:t xml:space="preserve">Marco (Huawei) per </w:t>
      </w:r>
      <w:proofErr w:type="spellStart"/>
      <w:r w:rsidRPr="00D82FEA">
        <w:rPr>
          <w:i/>
          <w:iCs/>
          <w:lang w:eastAsia="en-US"/>
        </w:rPr>
        <w:t>techical</w:t>
      </w:r>
      <w:proofErr w:type="spellEnd"/>
      <w:r w:rsidRPr="00D82FEA">
        <w:rPr>
          <w:i/>
          <w:iCs/>
          <w:lang w:eastAsia="en-US"/>
        </w:rPr>
        <w:t xml:space="preserve"> comments in </w:t>
      </w:r>
      <w:r w:rsidR="00B61F97" w:rsidRPr="00B61F97">
        <w:rPr>
          <w:i/>
          <w:iCs/>
          <w:color w:val="0000FF"/>
          <w:lang w:eastAsia="en-US"/>
        </w:rPr>
        <w:t>S2-2108920</w:t>
      </w:r>
      <w:r w:rsidRPr="00D82FEA">
        <w:rPr>
          <w:i/>
          <w:iCs/>
          <w:lang w:eastAsia="en-US"/>
        </w:rPr>
        <w:t>, we confirm objection to WT5.2.</w:t>
      </w:r>
      <w:r w:rsidRPr="00D82FEA">
        <w:rPr>
          <w:i/>
          <w:iCs/>
          <w:lang w:eastAsia="en-US"/>
        </w:rPr>
        <w:cr/>
        <w:t>Marco (Huawei) comment and proposed revision of WT5.1 in folder INBOX/DRAFTS/ ATSSS_ph3_discussion.</w:t>
      </w:r>
      <w:r w:rsidRPr="00D82FEA">
        <w:rPr>
          <w:i/>
          <w:iCs/>
          <w:lang w:eastAsia="en-US"/>
        </w:rPr>
        <w:cr/>
        <w:t>Tricci (OPPO) shares the same concern with Marco (Huawei) for objective 5.2 and has further questions on other objectives.</w:t>
      </w:r>
      <w:r w:rsidRPr="00D82FEA">
        <w:rPr>
          <w:i/>
          <w:iCs/>
          <w:lang w:eastAsia="en-US"/>
        </w:rPr>
        <w:cr/>
        <w:t>Dieter (Deutsche Telekom) maintains objection from last meeting to WT5.2.</w:t>
      </w:r>
      <w:r w:rsidRPr="00D82FEA">
        <w:rPr>
          <w:i/>
          <w:iCs/>
          <w:lang w:eastAsia="en-US"/>
        </w:rPr>
        <w:cr/>
        <w:t>Huan (vivo) shares the same concern with previous comments to WT5.2.</w:t>
      </w:r>
      <w:r w:rsidRPr="00D82FEA">
        <w:rPr>
          <w:i/>
          <w:iCs/>
          <w:lang w:eastAsia="en-US"/>
        </w:rPr>
        <w:cr/>
        <w:t>Rainer (Nokia) replies.</w:t>
      </w:r>
      <w:r w:rsidRPr="00D82FEA">
        <w:rPr>
          <w:i/>
          <w:iCs/>
          <w:lang w:eastAsia="en-US"/>
        </w:rPr>
        <w:cr/>
        <w:t>Apostolis (Lenovo) responds to Tricci (OPPO).</w:t>
      </w:r>
      <w:r w:rsidRPr="00D82FEA">
        <w:rPr>
          <w:i/>
          <w:iCs/>
          <w:lang w:eastAsia="en-US"/>
        </w:rPr>
        <w:cr/>
        <w:t>Dario (Qualcomm) replies</w:t>
      </w:r>
      <w:r w:rsidRPr="00D82FEA">
        <w:rPr>
          <w:i/>
          <w:iCs/>
          <w:lang w:eastAsia="en-US"/>
        </w:rPr>
        <w:cr/>
        <w:t>Marco (Huawei) comments to Dario (Qualcomm)</w:t>
      </w:r>
      <w:r w:rsidRPr="00D82FEA">
        <w:rPr>
          <w:i/>
          <w:iCs/>
          <w:lang w:eastAsia="en-US"/>
        </w:rPr>
        <w:cr/>
        <w:t>Marco (Huawei) point out that revision of WT5.1 as in folder INBOX/DRAFTS/ ATSSS_ph3_discussion are essential to make WT 5.1 acceptable.</w:t>
      </w:r>
      <w:r w:rsidRPr="00D82FEA">
        <w:rPr>
          <w:i/>
          <w:iCs/>
          <w:lang w:eastAsia="en-US"/>
        </w:rPr>
        <w:cr/>
        <w:t>Marco (Huawei) asks clarification on WT 5.3</w:t>
      </w:r>
      <w:r w:rsidRPr="00D82FEA">
        <w:rPr>
          <w:i/>
          <w:iCs/>
          <w:lang w:eastAsia="en-US"/>
        </w:rPr>
        <w:cr/>
        <w:t>Apostolis (Lenovo) confirms that the changes to WT5.1 requested by Marco (Huawei) will be implemented in r01.</w:t>
      </w:r>
      <w:r w:rsidRPr="00D82FEA">
        <w:rPr>
          <w:i/>
          <w:iCs/>
          <w:lang w:eastAsia="en-US"/>
        </w:rPr>
        <w:cr/>
        <w:t>Dieter (Deutsche Telekom) answers to Dario .</w:t>
      </w:r>
      <w:r w:rsidRPr="00D82FEA">
        <w:rPr>
          <w:i/>
          <w:iCs/>
          <w:lang w:eastAsia="en-US"/>
        </w:rPr>
        <w:cr/>
        <w:t>Omkar (</w:t>
      </w:r>
      <w:proofErr w:type="spellStart"/>
      <w:r w:rsidRPr="00D82FEA">
        <w:rPr>
          <w:i/>
          <w:iCs/>
          <w:lang w:eastAsia="en-US"/>
        </w:rPr>
        <w:t>CableLabs</w:t>
      </w:r>
      <w:proofErr w:type="spellEnd"/>
      <w:r w:rsidRPr="00D82FEA">
        <w:rPr>
          <w:i/>
          <w:iCs/>
          <w:lang w:eastAsia="en-US"/>
        </w:rPr>
        <w:t>) agrees with Qualcomm's view and indicates support for WT#5.2.</w:t>
      </w:r>
      <w:r w:rsidRPr="00D82FEA">
        <w:rPr>
          <w:i/>
          <w:iCs/>
          <w:lang w:eastAsia="en-US"/>
        </w:rPr>
        <w:cr/>
        <w:t>Stefan (Ericsson) expresses concerns with WT#5.2</w:t>
      </w:r>
      <w:r w:rsidRPr="00D82FEA">
        <w:rPr>
          <w:i/>
          <w:iCs/>
          <w:lang w:eastAsia="en-US"/>
        </w:rPr>
        <w:cr/>
        <w:t>Farooq (AT&amp;T) also expresses concern on WT5.2.</w:t>
      </w:r>
      <w:r w:rsidRPr="00D82FEA">
        <w:rPr>
          <w:i/>
          <w:iCs/>
          <w:lang w:eastAsia="en-US"/>
        </w:rPr>
        <w:cr/>
        <w:t>Apostolis (Lenovo) provides r01</w:t>
      </w:r>
      <w:r w:rsidRPr="00D82FEA">
        <w:rPr>
          <w:i/>
          <w:iCs/>
          <w:lang w:eastAsia="en-US"/>
        </w:rPr>
        <w:cr/>
        <w:t>Apostolis (Lenovo) responds to Marco (Huawei) on WT5.3.</w:t>
      </w:r>
      <w:r w:rsidRPr="00D82FEA">
        <w:rPr>
          <w:i/>
          <w:iCs/>
          <w:lang w:eastAsia="en-US"/>
        </w:rPr>
        <w:cr/>
        <w:t>Marco (Huawei) proposes revision of WT5.</w:t>
      </w:r>
      <w:r w:rsidRPr="00D82FEA">
        <w:rPr>
          <w:i/>
          <w:iCs/>
          <w:lang w:eastAsia="en-US"/>
        </w:rPr>
        <w:cr/>
        <w:t>Marco (Huawei) proposes a revision of WT5 (to himself).</w:t>
      </w:r>
      <w:r w:rsidRPr="00D82FEA">
        <w:rPr>
          <w:i/>
          <w:iCs/>
          <w:lang w:eastAsia="en-US"/>
        </w:rPr>
        <w:cr/>
        <w:t>Apostolis (Lenovo) comments on WT#5.2.</w:t>
      </w:r>
      <w:r w:rsidRPr="00D82FEA">
        <w:rPr>
          <w:i/>
          <w:iCs/>
          <w:lang w:eastAsia="en-US"/>
        </w:rPr>
        <w:cr/>
        <w:t>Dario (Qualcomm) replies to Apostolis</w:t>
      </w:r>
      <w:r w:rsidRPr="00D82FEA">
        <w:rPr>
          <w:i/>
          <w:iCs/>
          <w:lang w:eastAsia="en-US"/>
        </w:rPr>
        <w:cr/>
        <w:t>Apostolis (Lenovo) provides r02.</w:t>
      </w:r>
      <w:r w:rsidRPr="00D82FEA">
        <w:rPr>
          <w:i/>
          <w:iCs/>
          <w:lang w:eastAsia="en-US"/>
        </w:rPr>
        <w:cr/>
        <w:t>Marco (Huawei) comments and confirm concern on 5.2</w:t>
      </w:r>
      <w:r w:rsidRPr="00D82FEA">
        <w:rPr>
          <w:i/>
          <w:iCs/>
          <w:lang w:eastAsia="en-US"/>
        </w:rPr>
        <w:cr/>
        <w:t>Farooq (AT&amp;T) asks question for clarification</w:t>
      </w:r>
      <w:r w:rsidRPr="00D82FEA">
        <w:rPr>
          <w:i/>
          <w:iCs/>
          <w:lang w:eastAsia="en-US"/>
        </w:rPr>
        <w:cr/>
        <w:t>==== Revisions Deadline ====</w:t>
      </w:r>
      <w:r w:rsidRPr="00D82FEA">
        <w:rPr>
          <w:i/>
          <w:iCs/>
          <w:lang w:eastAsia="en-US"/>
        </w:rPr>
        <w:cr/>
        <w:t>Farooq (AT&amp;T) suggests adding a Note to the objectives</w:t>
      </w:r>
      <w:r w:rsidRPr="00D82FEA">
        <w:rPr>
          <w:i/>
          <w:iCs/>
          <w:lang w:eastAsia="en-US"/>
        </w:rPr>
        <w:cr/>
        <w:t>Apostolis (Lenovo) responds to Farooq (AT&amp;T).</w:t>
      </w:r>
      <w:r w:rsidRPr="00D82FEA">
        <w:rPr>
          <w:i/>
          <w:iCs/>
          <w:lang w:eastAsia="en-US"/>
        </w:rPr>
        <w:cr/>
        <w:t>Farooq (AT&amp;T)responds to Apostolis (Lenovo)</w:t>
      </w:r>
      <w:r w:rsidRPr="00D82FEA">
        <w:rPr>
          <w:i/>
          <w:iCs/>
          <w:lang w:eastAsia="en-US"/>
        </w:rPr>
        <w:cr/>
        <w:t>Omkar (</w:t>
      </w:r>
      <w:proofErr w:type="spellStart"/>
      <w:r w:rsidRPr="00D82FEA">
        <w:rPr>
          <w:i/>
          <w:iCs/>
          <w:lang w:eastAsia="en-US"/>
        </w:rPr>
        <w:t>CableLabs</w:t>
      </w:r>
      <w:proofErr w:type="spellEnd"/>
      <w:r w:rsidRPr="00D82FEA">
        <w:rPr>
          <w:i/>
          <w:iCs/>
          <w:lang w:eastAsia="en-US"/>
        </w:rPr>
        <w:t>) responds on removal of WT#5.2</w:t>
      </w:r>
      <w:r w:rsidRPr="00D82FEA">
        <w:rPr>
          <w:i/>
          <w:iCs/>
          <w:lang w:eastAsia="en-US"/>
        </w:rPr>
        <w:cr/>
        <w:t>Apostolis (Lenovo) comments that the Note suggested by Farooq (AT&amp;T) is only needed if we keep WT#5.2.</w:t>
      </w:r>
      <w:r w:rsidRPr="00D82FEA">
        <w:rPr>
          <w:i/>
          <w:iCs/>
          <w:lang w:eastAsia="en-US"/>
        </w:rPr>
        <w:cr/>
        <w:t>Marco (Huawei) objects R00, R01. OK with r02 with comment for clarification</w:t>
      </w:r>
      <w:r w:rsidRPr="00D82FEA">
        <w:rPr>
          <w:i/>
          <w:iCs/>
          <w:lang w:eastAsia="en-US"/>
        </w:rPr>
        <w:cr/>
      </w:r>
      <w:proofErr w:type="spellStart"/>
      <w:r w:rsidRPr="00D82FEA">
        <w:rPr>
          <w:i/>
          <w:iCs/>
          <w:lang w:eastAsia="en-US"/>
        </w:rPr>
        <w:t>DongYeon</w:t>
      </w:r>
      <w:proofErr w:type="spellEnd"/>
      <w:r w:rsidRPr="00D82FEA">
        <w:rPr>
          <w:i/>
          <w:iCs/>
          <w:lang w:eastAsia="en-US"/>
        </w:rPr>
        <w:t xml:space="preserve"> (Samsung) supports keeping WT#5.2.</w:t>
      </w:r>
      <w:r w:rsidRPr="00D82FEA">
        <w:rPr>
          <w:i/>
          <w:iCs/>
          <w:lang w:eastAsia="en-US"/>
        </w:rPr>
        <w:cr/>
        <w:t>Rainer (Nokia) supports also keeping WT5.2</w:t>
      </w:r>
      <w:r w:rsidRPr="00D82FEA">
        <w:rPr>
          <w:i/>
          <w:iCs/>
          <w:lang w:eastAsia="en-US"/>
        </w:rPr>
        <w:cr/>
        <w:t>Spencer (Tencent) also supports keeping WT5.2.</w:t>
      </w:r>
      <w:r w:rsidRPr="00D82FEA">
        <w:rPr>
          <w:i/>
          <w:iCs/>
          <w:lang w:eastAsia="en-US"/>
        </w:rPr>
        <w:cr/>
        <w:t>Apostolis (Lenovo) supports keeping WT5.2 with a clarification Note.</w:t>
      </w:r>
      <w:r w:rsidRPr="00D82FEA">
        <w:rPr>
          <w:i/>
          <w:iCs/>
          <w:lang w:eastAsia="en-US"/>
        </w:rPr>
        <w:cr/>
        <w:t>Rainer (Nokia) is ok with the Note.</w:t>
      </w:r>
      <w:r w:rsidRPr="00D82FEA">
        <w:rPr>
          <w:i/>
          <w:iCs/>
          <w:lang w:eastAsia="en-US"/>
        </w:rPr>
        <w:cr/>
        <w:t>Stefan (Ericsson) objects to r00, r01. OK with r02.</w:t>
      </w:r>
      <w:r w:rsidRPr="00D82FEA">
        <w:rPr>
          <w:i/>
          <w:iCs/>
          <w:lang w:eastAsia="en-US"/>
        </w:rPr>
        <w:cr/>
        <w:t>Dieter (Deutsche Telekom) objects to r00, r01. OK with r02.</w:t>
      </w:r>
      <w:r w:rsidRPr="00D82FEA">
        <w:rPr>
          <w:i/>
          <w:iCs/>
          <w:lang w:eastAsia="en-US"/>
        </w:rPr>
        <w:cr/>
        <w:t>Tyler (OTD) supports r02.</w:t>
      </w:r>
      <w:r w:rsidRPr="00D82FEA">
        <w:rPr>
          <w:i/>
          <w:iCs/>
          <w:lang w:eastAsia="en-US"/>
        </w:rPr>
        <w:cr/>
        <w:t>Dario (Qualcomm) is OK with r00, r01 (also with NOTE by Farooq) and objects to r02</w:t>
      </w:r>
      <w:r w:rsidRPr="00D82FEA">
        <w:rPr>
          <w:i/>
          <w:iCs/>
          <w:lang w:eastAsia="en-US"/>
        </w:rPr>
        <w:cr/>
        <w:t>Omkar (</w:t>
      </w:r>
      <w:proofErr w:type="spellStart"/>
      <w:r w:rsidRPr="00D82FEA">
        <w:rPr>
          <w:i/>
          <w:iCs/>
          <w:lang w:eastAsia="en-US"/>
        </w:rPr>
        <w:t>CableLabs</w:t>
      </w:r>
      <w:proofErr w:type="spellEnd"/>
      <w:r w:rsidRPr="00D82FEA">
        <w:rPr>
          <w:i/>
          <w:iCs/>
          <w:lang w:eastAsia="en-US"/>
        </w:rPr>
        <w:t>) is OK with r00, r01 and objects to r02</w:t>
      </w:r>
    </w:p>
    <w:p w14:paraId="36AEAEB9" w14:textId="311B1502" w:rsidR="00D82FEA" w:rsidRPr="00D82FEA" w:rsidRDefault="00D82FEA" w:rsidP="00D82FEA">
      <w:pPr>
        <w:pStyle w:val="FP"/>
        <w:keepNext/>
        <w:rPr>
          <w:i/>
          <w:iCs/>
          <w:lang w:eastAsia="en-US"/>
        </w:rPr>
      </w:pPr>
      <w:r w:rsidRPr="00D82FEA">
        <w:rPr>
          <w:i/>
          <w:iCs/>
          <w:lang w:eastAsia="en-US"/>
        </w:rPr>
        <w:t>==== Comments Deadline ====</w:t>
      </w:r>
    </w:p>
    <w:p w14:paraId="5A7FE84F" w14:textId="77777777" w:rsidR="00D82FEA" w:rsidRPr="00D82FEA" w:rsidRDefault="00D82FEA" w:rsidP="00D82FEA">
      <w:pPr>
        <w:pStyle w:val="FP"/>
        <w:keepNext/>
        <w:rPr>
          <w:i/>
          <w:iCs/>
          <w:lang w:eastAsia="en-US"/>
        </w:rPr>
      </w:pPr>
      <w:r w:rsidRPr="00D82FEA">
        <w:rPr>
          <w:i/>
          <w:iCs/>
          <w:lang w:eastAsia="en-US"/>
        </w:rPr>
        <w:t>Spencer (Tencent) agrees with Dario (Qualcomm).</w:t>
      </w:r>
    </w:p>
    <w:p w14:paraId="77FFFC49" w14:textId="77777777" w:rsidR="00D82FEA" w:rsidRDefault="00D82FEA" w:rsidP="00D82FEA">
      <w:pPr>
        <w:pStyle w:val="FP"/>
        <w:keepNext/>
        <w:rPr>
          <w:i/>
          <w:iCs/>
          <w:lang w:eastAsia="en-US"/>
        </w:rPr>
      </w:pPr>
      <w:r w:rsidRPr="00D82FEA">
        <w:rPr>
          <w:i/>
          <w:iCs/>
          <w:lang w:eastAsia="en-US"/>
        </w:rPr>
        <w:t>Tricci (OPPO) supports ONLY r02 with the NOTE (see below) suggested by Farooq.</w:t>
      </w:r>
    </w:p>
    <w:p w14:paraId="465ADBA7" w14:textId="77777777" w:rsidR="00D82FEA" w:rsidRPr="00D82FEA" w:rsidRDefault="00D82FEA" w:rsidP="00D82FEA">
      <w:pPr>
        <w:pStyle w:val="FP"/>
        <w:keepNext/>
        <w:rPr>
          <w:i/>
          <w:iCs/>
          <w:lang w:eastAsia="en-US"/>
        </w:rPr>
      </w:pPr>
    </w:p>
    <w:p w14:paraId="327E6858" w14:textId="77777777" w:rsidR="00D82FEA" w:rsidRDefault="00D82FEA" w:rsidP="00D82FEA">
      <w:pPr>
        <w:keepNext/>
        <w:rPr>
          <w:b/>
          <w:bCs/>
          <w:lang w:eastAsia="en-US"/>
        </w:rPr>
      </w:pPr>
      <w:r>
        <w:rPr>
          <w:b/>
          <w:bCs/>
          <w:lang w:eastAsia="en-US"/>
        </w:rPr>
        <w:t>Comment:</w:t>
      </w:r>
    </w:p>
    <w:p w14:paraId="7701B475" w14:textId="78683ACD" w:rsidR="00D82FEA" w:rsidRDefault="00D82FEA" w:rsidP="00D82FEA">
      <w:pPr>
        <w:keepNext/>
        <w:rPr>
          <w:lang w:eastAsia="en-US"/>
        </w:rPr>
      </w:pPr>
      <w:r>
        <w:rPr>
          <w:lang w:eastAsia="en-US"/>
        </w:rPr>
        <w:t xml:space="preserve">Revision of (Postponed) </w:t>
      </w:r>
      <w:r w:rsidR="00B61F97" w:rsidRPr="00B61F97">
        <w:rPr>
          <w:color w:val="0000FF"/>
          <w:lang w:eastAsia="en-US"/>
        </w:rPr>
        <w:t>S2-2107635</w:t>
      </w:r>
      <w:r>
        <w:rPr>
          <w:lang w:eastAsia="en-US"/>
        </w:rPr>
        <w:t xml:space="preserve"> from S2#147E</w:t>
      </w:r>
    </w:p>
    <w:p w14:paraId="3675BA22" w14:textId="77777777" w:rsidR="00D82FEA" w:rsidRPr="00A555C2" w:rsidRDefault="00D82FEA" w:rsidP="00D82FEA">
      <w:pPr>
        <w:keepNext/>
        <w:rPr>
          <w:b/>
          <w:bCs/>
          <w:lang w:eastAsia="en-US"/>
        </w:rPr>
      </w:pPr>
      <w:r w:rsidRPr="00A555C2">
        <w:rPr>
          <w:b/>
          <w:bCs/>
          <w:lang w:eastAsia="en-US"/>
        </w:rPr>
        <w:t>Discussion and conclusion:</w:t>
      </w:r>
    </w:p>
    <w:p w14:paraId="36986C53" w14:textId="4AC5D0DC" w:rsidR="007D69A6" w:rsidRPr="00F56D6F" w:rsidRDefault="007D69A6" w:rsidP="00D82FEA">
      <w:r>
        <w:rPr>
          <w:lang w:eastAsia="en-US"/>
        </w:rPr>
        <w:t xml:space="preserve">Lenovo provided </w:t>
      </w:r>
      <w:r w:rsidRPr="000B0067">
        <w:rPr>
          <w:color w:val="0000FF"/>
          <w:lang w:eastAsia="en-US"/>
        </w:rPr>
        <w:t>S2-2108</w:t>
      </w:r>
      <w:r>
        <w:rPr>
          <w:color w:val="0000FF"/>
          <w:lang w:eastAsia="en-US"/>
        </w:rPr>
        <w:t>868</w:t>
      </w:r>
      <w:r w:rsidRPr="000B0067">
        <w:rPr>
          <w:color w:val="0000FF"/>
          <w:lang w:eastAsia="en-US"/>
        </w:rPr>
        <w:t>r</w:t>
      </w:r>
      <w:r>
        <w:rPr>
          <w:color w:val="0000FF"/>
          <w:lang w:eastAsia="en-US"/>
        </w:rPr>
        <w:t>02</w:t>
      </w:r>
      <w:r>
        <w:t xml:space="preserve"> (+updates_CC#3). Qualcomm commented that they could not accept this SID without including the removed 5.2, which they consider to be the core of this SID. Huawei commented that they did not believe 5.2 was needed and could add 5.2 at TSG SA if it is demonstrated that it is necessary for this WID. Ericsson could not accept including 5.2. Samsung agreed with Qualcomm that 5.2 was needed for this SID. This was Technically Endorsed with objections from Qualcomm and Samsung. Magenta clarified that issues raised with 5.2 included that there is no service requirement for it and many companies did not see the need for this and considered that this could be proposed as a separate SID based on any requirements from SA WG1. </w:t>
      </w:r>
      <w:proofErr w:type="spellStart"/>
      <w:r>
        <w:t>CableLabs</w:t>
      </w:r>
      <w:proofErr w:type="spellEnd"/>
      <w:r>
        <w:t xml:space="preserve"> replied that they disagreed that there are no service requirements for this. AT&amp;T replied that the stage 1 includes vague requirements which can be read as a white paper rather than service requirements. Nokia commented that they also supported 5.2 but preferred to agree the SID without 5.2 and work offline to try to make an update at TSG SA. </w:t>
      </w:r>
      <w:r w:rsidRPr="007D69A6">
        <w:rPr>
          <w:b/>
          <w:bCs/>
        </w:rPr>
        <w:t xml:space="preserve">Qualcomm sustained their objection to the version </w:t>
      </w:r>
      <w:r w:rsidRPr="007D69A6">
        <w:rPr>
          <w:b/>
          <w:bCs/>
        </w:rPr>
        <w:lastRenderedPageBreak/>
        <w:t>without 5.2.</w:t>
      </w:r>
      <w:r>
        <w:t xml:space="preserve"> </w:t>
      </w:r>
      <w:r w:rsidRPr="000B0067">
        <w:rPr>
          <w:color w:val="0000FF"/>
          <w:lang w:eastAsia="en-US"/>
        </w:rPr>
        <w:t>S2-210</w:t>
      </w:r>
      <w:r>
        <w:rPr>
          <w:color w:val="0000FF"/>
          <w:lang w:eastAsia="en-US"/>
        </w:rPr>
        <w:t>8868</w:t>
      </w:r>
      <w:r w:rsidRPr="000B0067">
        <w:rPr>
          <w:color w:val="0000FF"/>
          <w:lang w:eastAsia="en-US"/>
        </w:rPr>
        <w:t>r</w:t>
      </w:r>
      <w:r>
        <w:rPr>
          <w:color w:val="0000FF"/>
          <w:lang w:eastAsia="en-US"/>
        </w:rPr>
        <w:t>03</w:t>
      </w:r>
      <w:r>
        <w:t xml:space="preserve"> was endorsed and revised in </w:t>
      </w:r>
      <w:r w:rsidRPr="007D69A6">
        <w:rPr>
          <w:color w:val="0000FF"/>
        </w:rPr>
        <w:t>S2-210935</w:t>
      </w:r>
      <w:r>
        <w:rPr>
          <w:color w:val="0000FF"/>
        </w:rPr>
        <w:t>8</w:t>
      </w:r>
      <w:r>
        <w:t>, which was</w:t>
      </w:r>
      <w:r w:rsidRPr="007D69A6">
        <w:rPr>
          <w:b/>
          <w:bCs/>
          <w:lang w:eastAsia="en-US"/>
        </w:rPr>
        <w:t xml:space="preserve"> </w:t>
      </w:r>
      <w:r w:rsidRPr="007D69A6">
        <w:rPr>
          <w:b/>
          <w:bCs/>
          <w:color w:val="FF0000"/>
          <w:lang w:eastAsia="en-US"/>
        </w:rPr>
        <w:t>Technically Endorsed</w:t>
      </w:r>
      <w:r w:rsidRPr="007D69A6">
        <w:rPr>
          <w:b/>
          <w:bCs/>
          <w:lang w:eastAsia="en-US"/>
        </w:rPr>
        <w:t xml:space="preserve"> with </w:t>
      </w:r>
      <w:r w:rsidR="00BC03FE">
        <w:rPr>
          <w:b/>
          <w:bCs/>
          <w:lang w:eastAsia="en-US"/>
        </w:rPr>
        <w:t xml:space="preserve">an </w:t>
      </w:r>
      <w:r w:rsidRPr="007D69A6">
        <w:rPr>
          <w:b/>
          <w:bCs/>
          <w:lang w:eastAsia="en-US"/>
        </w:rPr>
        <w:t xml:space="preserve">objection from </w:t>
      </w:r>
      <w:r>
        <w:rPr>
          <w:b/>
          <w:bCs/>
          <w:lang w:eastAsia="en-US"/>
        </w:rPr>
        <w:t>Qualcom</w:t>
      </w:r>
      <w:r w:rsidR="00F56D6F">
        <w:rPr>
          <w:b/>
          <w:bCs/>
          <w:lang w:eastAsia="en-US"/>
        </w:rPr>
        <w:t>m on removal of WT#5.2 from the SID</w:t>
      </w:r>
      <w:r>
        <w:rPr>
          <w:lang w:eastAsia="en-US"/>
        </w:rPr>
        <w:t xml:space="preserve">. </w:t>
      </w:r>
      <w:r w:rsidR="00F56D6F" w:rsidRPr="007D69A6">
        <w:rPr>
          <w:color w:val="0000FF"/>
          <w:lang w:eastAsia="en-US"/>
        </w:rPr>
        <w:t>This will not be submitted by MCC to TSG SA, but will be included in the list from the SA WG2 Chair</w:t>
      </w:r>
      <w:r w:rsidR="00F56D6F">
        <w:rPr>
          <w:color w:val="0000FF"/>
          <w:lang w:eastAsia="en-US"/>
        </w:rPr>
        <w:t xml:space="preserve"> as input</w:t>
      </w:r>
      <w:r w:rsidR="00F56D6F" w:rsidRPr="007D69A6">
        <w:rPr>
          <w:color w:val="0000FF"/>
          <w:lang w:eastAsia="en-US"/>
        </w:rPr>
        <w:t xml:space="preserve"> for the </w:t>
      </w:r>
      <w:r w:rsidR="00F56D6F">
        <w:rPr>
          <w:color w:val="0000FF"/>
          <w:lang w:eastAsia="en-US"/>
        </w:rPr>
        <w:t xml:space="preserve">TSG SA </w:t>
      </w:r>
      <w:r w:rsidR="00F56D6F" w:rsidRPr="007D69A6">
        <w:rPr>
          <w:color w:val="0000FF"/>
          <w:lang w:eastAsia="en-US"/>
        </w:rPr>
        <w:t xml:space="preserve">prioritization </w:t>
      </w:r>
      <w:r w:rsidR="00F56D6F">
        <w:rPr>
          <w:color w:val="0000FF"/>
          <w:lang w:eastAsia="en-US"/>
        </w:rPr>
        <w:t>workshop</w:t>
      </w:r>
      <w:r w:rsidR="00F56D6F">
        <w:t>.</w:t>
      </w:r>
    </w:p>
    <w:p w14:paraId="1D2BDDD1" w14:textId="21D02742" w:rsidR="007D69A6" w:rsidRDefault="007D69A6" w:rsidP="00D82FEA">
      <w:pPr>
        <w:rPr>
          <w:lang w:eastAsia="en-US"/>
        </w:rPr>
      </w:pPr>
    </w:p>
    <w:p w14:paraId="48B094E7" w14:textId="77777777" w:rsidR="00CE58C4" w:rsidRDefault="00CE58C4" w:rsidP="00CE58C4">
      <w:pPr>
        <w:keepNext/>
        <w:pBdr>
          <w:top w:val="single" w:sz="4" w:space="1" w:color="auto"/>
        </w:pBdr>
        <w:rPr>
          <w:lang w:eastAsia="en-US"/>
        </w:rPr>
      </w:pPr>
      <w:r w:rsidRPr="00CE58C4">
        <w:rPr>
          <w:color w:val="0000FF"/>
          <w:lang w:eastAsia="en-US"/>
        </w:rPr>
        <w:t>S2-2108973</w:t>
      </w:r>
      <w:r>
        <w:rPr>
          <w:lang w:eastAsia="en-US"/>
        </w:rPr>
        <w:t xml:space="preserve"> (SID NEW) New SID: PWS over non-3GPP access. (Source: Apple, Verizon UK Ltd, Broadcom, </w:t>
      </w:r>
      <w:proofErr w:type="spellStart"/>
      <w:r>
        <w:rPr>
          <w:lang w:eastAsia="en-US"/>
        </w:rPr>
        <w:t>Convida</w:t>
      </w:r>
      <w:proofErr w:type="spellEnd"/>
      <w:r>
        <w:rPr>
          <w:lang w:eastAsia="en-US"/>
        </w:rPr>
        <w:t xml:space="preserve"> Wireless)</w:t>
      </w:r>
    </w:p>
    <w:p w14:paraId="6657D395" w14:textId="77777777" w:rsidR="00CE58C4" w:rsidRPr="00D82FEA" w:rsidRDefault="00CE58C4" w:rsidP="00CE58C4">
      <w:pPr>
        <w:pStyle w:val="FP"/>
        <w:keepNext/>
        <w:rPr>
          <w:b/>
          <w:bCs/>
          <w:i/>
          <w:iCs/>
        </w:rPr>
      </w:pPr>
      <w:r w:rsidRPr="00D82FEA">
        <w:rPr>
          <w:b/>
          <w:bCs/>
          <w:i/>
          <w:iCs/>
        </w:rPr>
        <w:t>e-mail comments:</w:t>
      </w:r>
    </w:p>
    <w:p w14:paraId="2B7DCEB4" w14:textId="77777777" w:rsidR="00CE58C4" w:rsidRPr="00CE58C4" w:rsidRDefault="00CE58C4" w:rsidP="00CE58C4">
      <w:pPr>
        <w:pStyle w:val="FP"/>
        <w:keepNext/>
        <w:rPr>
          <w:i/>
          <w:iCs/>
          <w:lang w:eastAsia="en-US"/>
        </w:rPr>
      </w:pPr>
      <w:r w:rsidRPr="00CE58C4">
        <w:rPr>
          <w:i/>
          <w:iCs/>
          <w:lang w:eastAsia="en-US"/>
        </w:rPr>
        <w:t>Haris(Qualcomm) objects to this SID since there are no regulatory and SA1 requirements</w:t>
      </w:r>
    </w:p>
    <w:p w14:paraId="4D5BD725" w14:textId="77777777" w:rsidR="00CE58C4" w:rsidRPr="00CE58C4" w:rsidRDefault="00CE58C4" w:rsidP="00CE58C4">
      <w:pPr>
        <w:pStyle w:val="FP"/>
        <w:keepNext/>
        <w:rPr>
          <w:i/>
          <w:iCs/>
          <w:lang w:eastAsia="en-US"/>
        </w:rPr>
      </w:pPr>
      <w:r w:rsidRPr="00CE58C4">
        <w:rPr>
          <w:i/>
          <w:iCs/>
          <w:lang w:eastAsia="en-US"/>
        </w:rPr>
        <w:t>Krisztian (Apple) has a concern regarding Qualcomm's objection as it is not based on technical ground. There's at least one operator (Verizon) interested to study PWS over WLAN as a service improvement without regulatory mandate. The increased probability of successful warning message delivery (e.g. in indoor environment) is a clear improvement to PWS service resulting in better user experience. In addition, it's unclear what kind of new SA1 service requirements are necessary to make PWS service available over non-3GPP access. We think there are architectural and protocol impacts but PWS service experience remains the same for the user. Hence, we still think the work can start from SA2.</w:t>
      </w:r>
    </w:p>
    <w:p w14:paraId="1D7334A9" w14:textId="77777777" w:rsidR="00CE58C4" w:rsidRPr="00CE58C4" w:rsidRDefault="00CE58C4" w:rsidP="00CE58C4">
      <w:pPr>
        <w:pStyle w:val="FP"/>
        <w:keepNext/>
        <w:rPr>
          <w:i/>
          <w:iCs/>
          <w:lang w:eastAsia="en-US"/>
        </w:rPr>
      </w:pPr>
      <w:r w:rsidRPr="00CE58C4">
        <w:rPr>
          <w:i/>
          <w:iCs/>
          <w:lang w:eastAsia="en-US"/>
        </w:rPr>
        <w:t>==== Revisions Deadline ====</w:t>
      </w:r>
    </w:p>
    <w:p w14:paraId="67617AA1" w14:textId="77777777" w:rsidR="00CE58C4" w:rsidRPr="00CE58C4" w:rsidRDefault="00CE58C4" w:rsidP="00CE58C4">
      <w:pPr>
        <w:pStyle w:val="FP"/>
        <w:keepNext/>
        <w:rPr>
          <w:i/>
          <w:iCs/>
          <w:lang w:eastAsia="en-US"/>
        </w:rPr>
      </w:pPr>
      <w:r w:rsidRPr="00CE58C4">
        <w:rPr>
          <w:i/>
          <w:iCs/>
          <w:lang w:eastAsia="en-US"/>
        </w:rPr>
        <w:t>Haris(Qualcomm) comments that the objection is absolutely based on technical grounds since there are no regulatory and service requirements for SA2 to accomplish</w:t>
      </w:r>
    </w:p>
    <w:p w14:paraId="6CECD885" w14:textId="77777777" w:rsidR="00CE58C4" w:rsidRPr="00CE58C4" w:rsidRDefault="00CE58C4" w:rsidP="00CE58C4">
      <w:pPr>
        <w:pStyle w:val="FP"/>
        <w:keepNext/>
        <w:rPr>
          <w:i/>
          <w:iCs/>
          <w:lang w:eastAsia="en-US"/>
        </w:rPr>
      </w:pPr>
      <w:r w:rsidRPr="00CE58C4">
        <w:rPr>
          <w:i/>
          <w:iCs/>
          <w:lang w:eastAsia="en-US"/>
        </w:rPr>
        <w:t>Krisztian (Apple) responds: as commented before, TS 22.268 states that PWS, ETWS and CMAS deployment depends on operator decision or national regulations. National regulations are not the only driving force to improve the service, it is up to operator decision. There's operator interest to deploy PWS service improvement. Furthermore, PWS requirements in TS 22.268 are not dependent on access technology. We are proposing to re-create the same service experience on non-3GPP access that is already available on 3GPP access using the existing PWS service requirements present in TS 22.268. Hence, the objection by Qualcomm has no ground.</w:t>
      </w:r>
    </w:p>
    <w:p w14:paraId="6B439102" w14:textId="77777777" w:rsidR="00CE58C4" w:rsidRPr="00CE58C4" w:rsidRDefault="00CE58C4" w:rsidP="00CE58C4">
      <w:pPr>
        <w:pStyle w:val="FP"/>
        <w:keepNext/>
        <w:rPr>
          <w:i/>
          <w:iCs/>
          <w:lang w:eastAsia="en-US"/>
        </w:rPr>
      </w:pPr>
      <w:r w:rsidRPr="00CE58C4">
        <w:rPr>
          <w:i/>
          <w:iCs/>
          <w:lang w:eastAsia="en-US"/>
        </w:rPr>
        <w:t>Dieter (Deutsche Telekom) propose to note the SID as PWS is not in SA2 responsibility.</w:t>
      </w:r>
    </w:p>
    <w:p w14:paraId="2D731EBB" w14:textId="77777777" w:rsidR="00CE58C4" w:rsidRPr="00CE58C4" w:rsidRDefault="00CE58C4" w:rsidP="00CE58C4">
      <w:pPr>
        <w:pStyle w:val="FP"/>
        <w:keepNext/>
        <w:rPr>
          <w:i/>
          <w:iCs/>
          <w:lang w:eastAsia="en-US"/>
        </w:rPr>
      </w:pPr>
      <w:r w:rsidRPr="00CE58C4">
        <w:rPr>
          <w:i/>
          <w:iCs/>
          <w:lang w:eastAsia="en-US"/>
        </w:rPr>
        <w:t>==== Comments Deadline ====</w:t>
      </w:r>
    </w:p>
    <w:p w14:paraId="188C2FC5" w14:textId="77777777" w:rsidR="00CE58C4" w:rsidRPr="00CE58C4" w:rsidRDefault="00CE58C4" w:rsidP="00CE58C4">
      <w:pPr>
        <w:pStyle w:val="FP"/>
        <w:keepNext/>
        <w:rPr>
          <w:i/>
          <w:iCs/>
          <w:lang w:eastAsia="en-US"/>
        </w:rPr>
      </w:pPr>
      <w:r w:rsidRPr="00CE58C4">
        <w:rPr>
          <w:i/>
          <w:iCs/>
          <w:lang w:eastAsia="en-US"/>
        </w:rPr>
        <w:t>Krisztian (Apple) asks to make a decision at CC#2 regarding this proposal.</w:t>
      </w:r>
    </w:p>
    <w:p w14:paraId="706EDD06" w14:textId="77777777" w:rsidR="00CE58C4" w:rsidRPr="00CE58C4" w:rsidRDefault="00CE58C4" w:rsidP="00CE58C4">
      <w:pPr>
        <w:pStyle w:val="FP"/>
        <w:keepNext/>
        <w:rPr>
          <w:i/>
          <w:iCs/>
          <w:lang w:eastAsia="en-US"/>
        </w:rPr>
      </w:pPr>
      <w:r w:rsidRPr="00CE58C4">
        <w:rPr>
          <w:i/>
          <w:iCs/>
          <w:lang w:eastAsia="en-US"/>
        </w:rPr>
        <w:t>CT1 owns Stage-2 Cell Broadcast Service (CBS) for 3GPP access, TS 23.041 is called 'Technical realization of Cell Broadcast Service (CBS)'.</w:t>
      </w:r>
    </w:p>
    <w:p w14:paraId="4B844C36" w14:textId="77777777" w:rsidR="00CE58C4" w:rsidRPr="00CE58C4" w:rsidRDefault="00CE58C4" w:rsidP="00CE58C4">
      <w:pPr>
        <w:pStyle w:val="FP"/>
        <w:keepNext/>
        <w:rPr>
          <w:i/>
          <w:iCs/>
          <w:lang w:eastAsia="en-US"/>
        </w:rPr>
      </w:pPr>
      <w:r w:rsidRPr="00CE58C4">
        <w:rPr>
          <w:i/>
          <w:iCs/>
          <w:lang w:eastAsia="en-US"/>
        </w:rPr>
        <w:t>The proposal here is PWS over non-3GPP access that can't be based on CBS. SA2 is the group to tackle new work with architectural impacts. Offloading work to CT1 is of course a possible way forward but that's for SA to decide during prioritization.</w:t>
      </w:r>
    </w:p>
    <w:p w14:paraId="38369648" w14:textId="77777777" w:rsidR="00CE58C4" w:rsidRPr="00CE58C4" w:rsidRDefault="00CE58C4" w:rsidP="00CE58C4">
      <w:pPr>
        <w:pStyle w:val="FP"/>
        <w:keepNext/>
        <w:rPr>
          <w:i/>
          <w:iCs/>
          <w:lang w:eastAsia="en-US"/>
        </w:rPr>
      </w:pPr>
      <w:r w:rsidRPr="00CE58C4">
        <w:rPr>
          <w:i/>
          <w:iCs/>
          <w:lang w:eastAsia="en-US"/>
        </w:rPr>
        <w:t>Krisztian (Apple) asks to make a decision at CC#2 regarding this proposal.</w:t>
      </w:r>
    </w:p>
    <w:p w14:paraId="4C16E205" w14:textId="77777777" w:rsidR="00CE58C4" w:rsidRPr="00CE58C4" w:rsidRDefault="00CE58C4" w:rsidP="00CE58C4">
      <w:pPr>
        <w:pStyle w:val="FP"/>
        <w:keepNext/>
        <w:rPr>
          <w:i/>
          <w:iCs/>
          <w:lang w:eastAsia="en-US"/>
        </w:rPr>
      </w:pPr>
      <w:r w:rsidRPr="00CE58C4">
        <w:rPr>
          <w:i/>
          <w:iCs/>
          <w:lang w:eastAsia="en-US"/>
        </w:rPr>
        <w:t>CT1 owns Stage-2 Cell Broadcast Service (CBS) for 3GPP access, TS 23.041 is called 'Technical realization of Cell Broadcast Service (CBS)'.</w:t>
      </w:r>
    </w:p>
    <w:p w14:paraId="7E32E4F6" w14:textId="77777777" w:rsidR="00CE58C4" w:rsidRPr="00CE58C4" w:rsidRDefault="00CE58C4" w:rsidP="00CE58C4">
      <w:pPr>
        <w:pStyle w:val="FP"/>
        <w:keepNext/>
        <w:rPr>
          <w:i/>
          <w:iCs/>
          <w:lang w:eastAsia="en-US"/>
        </w:rPr>
      </w:pPr>
      <w:r w:rsidRPr="00CE58C4">
        <w:rPr>
          <w:i/>
          <w:iCs/>
          <w:lang w:eastAsia="en-US"/>
        </w:rPr>
        <w:t>The proposal here is PWS over non-3GPP access that can't be based on CBS. SA2 is the group to tackle new work with architectural impacts. Offloading work to CT1 is of course a possible way forward but that's for SA to decide during prioritization.</w:t>
      </w:r>
    </w:p>
    <w:p w14:paraId="2C48B366" w14:textId="77777777" w:rsidR="00CE58C4" w:rsidRPr="00CE58C4" w:rsidRDefault="00CE58C4" w:rsidP="00CE58C4">
      <w:pPr>
        <w:pStyle w:val="FP"/>
        <w:keepNext/>
        <w:rPr>
          <w:i/>
          <w:iCs/>
          <w:lang w:eastAsia="en-US"/>
        </w:rPr>
      </w:pPr>
      <w:r w:rsidRPr="00CE58C4">
        <w:rPr>
          <w:i/>
          <w:iCs/>
          <w:lang w:eastAsia="en-US"/>
        </w:rPr>
        <w:t>Krisztian (Apple) asks to make a decision at CC#2 regarding this proposal.</w:t>
      </w:r>
    </w:p>
    <w:p w14:paraId="1C2140CC" w14:textId="77777777" w:rsidR="00CE58C4" w:rsidRPr="00CE58C4" w:rsidRDefault="00CE58C4" w:rsidP="00CE58C4">
      <w:pPr>
        <w:pStyle w:val="FP"/>
        <w:keepNext/>
        <w:rPr>
          <w:i/>
          <w:iCs/>
          <w:lang w:eastAsia="en-US"/>
        </w:rPr>
      </w:pPr>
      <w:r w:rsidRPr="00CE58C4">
        <w:rPr>
          <w:i/>
          <w:iCs/>
          <w:lang w:eastAsia="en-US"/>
        </w:rPr>
        <w:t>CT1 owns Stage-2 Cell Broadcast Service (CBS) for 3GPP access, TS 23.041 is called 'Technical realization of Cell Broadcast Service (CBS)'.</w:t>
      </w:r>
    </w:p>
    <w:p w14:paraId="6D819650" w14:textId="525CE35A" w:rsidR="00CE58C4" w:rsidRDefault="00CE58C4" w:rsidP="00CE58C4">
      <w:pPr>
        <w:pStyle w:val="FP"/>
        <w:keepNext/>
        <w:rPr>
          <w:i/>
          <w:iCs/>
          <w:lang w:eastAsia="en-US"/>
        </w:rPr>
      </w:pPr>
      <w:r w:rsidRPr="00CE58C4">
        <w:rPr>
          <w:i/>
          <w:iCs/>
          <w:lang w:eastAsia="en-US"/>
        </w:rPr>
        <w:t>The proposal here is PWS over non-3GPP access that can't be based on CBS. SA2 is the group to tackle new work with architectural impacts. Offloading work to CT1 is of course a possible way forward but that's for SA to decide during prioritization.</w:t>
      </w:r>
    </w:p>
    <w:p w14:paraId="508AE6EF" w14:textId="77777777" w:rsidR="00CE58C4" w:rsidRPr="00CE58C4" w:rsidRDefault="00CE58C4" w:rsidP="00CE58C4">
      <w:pPr>
        <w:pStyle w:val="FP"/>
        <w:keepNext/>
        <w:rPr>
          <w:i/>
          <w:iCs/>
          <w:lang w:eastAsia="en-US"/>
        </w:rPr>
      </w:pPr>
    </w:p>
    <w:p w14:paraId="3855721F" w14:textId="77777777" w:rsidR="00CE58C4" w:rsidRDefault="00CE58C4" w:rsidP="00CE58C4">
      <w:pPr>
        <w:keepNext/>
        <w:rPr>
          <w:b/>
          <w:bCs/>
          <w:lang w:eastAsia="en-US"/>
        </w:rPr>
      </w:pPr>
      <w:r>
        <w:rPr>
          <w:b/>
          <w:bCs/>
          <w:lang w:eastAsia="en-US"/>
        </w:rPr>
        <w:t>Comment:</w:t>
      </w:r>
    </w:p>
    <w:p w14:paraId="4107DEFC" w14:textId="219FA15C" w:rsidR="00CE58C4" w:rsidRDefault="00CE58C4" w:rsidP="00CE58C4">
      <w:pPr>
        <w:keepNext/>
        <w:rPr>
          <w:lang w:eastAsia="en-US"/>
        </w:rPr>
      </w:pPr>
      <w:r>
        <w:rPr>
          <w:lang w:eastAsia="en-US"/>
        </w:rPr>
        <w:t xml:space="preserve">Revision of (Postponed) </w:t>
      </w:r>
      <w:r w:rsidRPr="00B61F97">
        <w:rPr>
          <w:color w:val="0000FF"/>
          <w:lang w:eastAsia="en-US"/>
        </w:rPr>
        <w:t>S2-2107635</w:t>
      </w:r>
      <w:r>
        <w:rPr>
          <w:lang w:eastAsia="en-US"/>
        </w:rPr>
        <w:t xml:space="preserve"> from S2#147E. Noted.</w:t>
      </w:r>
    </w:p>
    <w:p w14:paraId="66024D93" w14:textId="77777777" w:rsidR="00CE58C4" w:rsidRPr="00A555C2" w:rsidRDefault="00CE58C4" w:rsidP="00CE58C4">
      <w:pPr>
        <w:keepNext/>
        <w:rPr>
          <w:b/>
          <w:bCs/>
          <w:lang w:eastAsia="en-US"/>
        </w:rPr>
      </w:pPr>
      <w:r w:rsidRPr="00A555C2">
        <w:rPr>
          <w:b/>
          <w:bCs/>
          <w:lang w:eastAsia="en-US"/>
        </w:rPr>
        <w:t>Discussion and conclusion:</w:t>
      </w:r>
    </w:p>
    <w:p w14:paraId="6C2A9CE6" w14:textId="7D2FF9D2" w:rsidR="00CE58C4" w:rsidRPr="007D69A6" w:rsidRDefault="007D69A6" w:rsidP="00D82FEA">
      <w:r>
        <w:rPr>
          <w:lang w:eastAsia="en-US"/>
        </w:rPr>
        <w:t xml:space="preserve">Original version </w:t>
      </w:r>
      <w:r w:rsidRPr="000B0067">
        <w:rPr>
          <w:color w:val="0000FF"/>
          <w:lang w:eastAsia="en-US"/>
        </w:rPr>
        <w:t>S2-210</w:t>
      </w:r>
      <w:r>
        <w:rPr>
          <w:color w:val="0000FF"/>
          <w:lang w:eastAsia="en-US"/>
        </w:rPr>
        <w:t>8973</w:t>
      </w:r>
      <w:r w:rsidRPr="000B0067">
        <w:rPr>
          <w:color w:val="0000FF"/>
          <w:lang w:eastAsia="en-US"/>
        </w:rPr>
        <w:t>r</w:t>
      </w:r>
      <w:r>
        <w:rPr>
          <w:color w:val="0000FF"/>
          <w:lang w:eastAsia="en-US"/>
        </w:rPr>
        <w:t>00</w:t>
      </w:r>
      <w:r>
        <w:t xml:space="preserve">. Qualcomm commented that there are no regulatory requirements for support of PWS and this was not in the Scope of SA WG2 work and objected to this SID. Magenta also did not consider this a SA WG2 Scope. This was then </w:t>
      </w:r>
      <w:r w:rsidRPr="00C3284B">
        <w:rPr>
          <w:color w:val="0000FF"/>
        </w:rPr>
        <w:t>noted</w:t>
      </w:r>
      <w:r>
        <w:t>.</w:t>
      </w:r>
    </w:p>
    <w:p w14:paraId="100CB829" w14:textId="6A92639E" w:rsidR="00D82FEA" w:rsidRDefault="00B61F97" w:rsidP="00D82FEA">
      <w:pPr>
        <w:keepNext/>
        <w:pBdr>
          <w:top w:val="single" w:sz="4" w:space="1" w:color="auto"/>
        </w:pBdr>
        <w:rPr>
          <w:lang w:eastAsia="en-US"/>
        </w:rPr>
      </w:pPr>
      <w:r w:rsidRPr="00B61F97">
        <w:rPr>
          <w:color w:val="0000FF"/>
          <w:lang w:eastAsia="en-US"/>
        </w:rPr>
        <w:lastRenderedPageBreak/>
        <w:t>S2-2108525</w:t>
      </w:r>
      <w:r w:rsidR="00D82FEA">
        <w:rPr>
          <w:lang w:eastAsia="en-US"/>
        </w:rPr>
        <w:t xml:space="preserve"> (SID NEW) New WID on Study on System enhancement for Proximity based Services in 5GS - Phase 2 . (Source: CATT, OPPO)</w:t>
      </w:r>
    </w:p>
    <w:p w14:paraId="5301A462" w14:textId="77777777" w:rsidR="00D82FEA" w:rsidRPr="00D82FEA" w:rsidRDefault="00D82FEA" w:rsidP="00D82FEA">
      <w:pPr>
        <w:pStyle w:val="FP"/>
        <w:keepNext/>
        <w:rPr>
          <w:b/>
          <w:bCs/>
          <w:i/>
          <w:iCs/>
        </w:rPr>
      </w:pPr>
      <w:r w:rsidRPr="00D82FEA">
        <w:rPr>
          <w:b/>
          <w:bCs/>
          <w:i/>
          <w:iCs/>
        </w:rPr>
        <w:t>e-mail comments:</w:t>
      </w:r>
    </w:p>
    <w:p w14:paraId="360AF663" w14:textId="77777777" w:rsidR="00CE58C4" w:rsidRDefault="00CE58C4" w:rsidP="00D82FEA">
      <w:pPr>
        <w:pStyle w:val="FP"/>
        <w:keepNext/>
        <w:rPr>
          <w:i/>
          <w:iCs/>
          <w:lang w:eastAsia="en-US"/>
        </w:rPr>
      </w:pPr>
      <w:r>
        <w:rPr>
          <w:i/>
          <w:iCs/>
          <w:lang w:eastAsia="en-US"/>
        </w:rPr>
        <w:t>Judy (Ericsson) comments</w:t>
      </w:r>
    </w:p>
    <w:p w14:paraId="1CE9B1FD" w14:textId="77777777" w:rsidR="00CE58C4" w:rsidRDefault="00CE58C4" w:rsidP="00D82FEA">
      <w:pPr>
        <w:pStyle w:val="FP"/>
        <w:keepNext/>
        <w:rPr>
          <w:i/>
          <w:iCs/>
          <w:lang w:eastAsia="en-US"/>
        </w:rPr>
      </w:pPr>
      <w:r>
        <w:rPr>
          <w:i/>
          <w:iCs/>
          <w:lang w:eastAsia="en-US"/>
        </w:rPr>
        <w:t>Fei (OPPO) responds to Judy (Ericsson)</w:t>
      </w:r>
    </w:p>
    <w:p w14:paraId="4D796128" w14:textId="77777777" w:rsidR="00CE58C4" w:rsidRDefault="00CE58C4" w:rsidP="00D82FEA">
      <w:pPr>
        <w:pStyle w:val="FP"/>
        <w:keepNext/>
        <w:rPr>
          <w:i/>
          <w:iCs/>
          <w:lang w:eastAsia="en-US"/>
        </w:rPr>
      </w:pPr>
      <w:r>
        <w:rPr>
          <w:i/>
          <w:iCs/>
          <w:lang w:eastAsia="en-US"/>
        </w:rPr>
        <w:t>Judy (Ericsson) responds to Fei (OPPO)</w:t>
      </w:r>
    </w:p>
    <w:p w14:paraId="0F073701" w14:textId="77777777" w:rsidR="00CE58C4" w:rsidRDefault="00CE58C4" w:rsidP="00D82FEA">
      <w:pPr>
        <w:pStyle w:val="FP"/>
        <w:keepNext/>
        <w:rPr>
          <w:i/>
          <w:iCs/>
          <w:lang w:eastAsia="en-US"/>
        </w:rPr>
      </w:pPr>
      <w:r>
        <w:rPr>
          <w:i/>
          <w:iCs/>
          <w:lang w:eastAsia="en-US"/>
        </w:rPr>
        <w:t>Hannu (Nokia) supports Judy's comment on WT#2 TUs and provides a draft revision.</w:t>
      </w:r>
    </w:p>
    <w:p w14:paraId="7FC0745F" w14:textId="77777777" w:rsidR="00CE58C4" w:rsidRDefault="00CE58C4" w:rsidP="00D82FEA">
      <w:pPr>
        <w:pStyle w:val="FP"/>
        <w:keepNext/>
        <w:rPr>
          <w:i/>
          <w:iCs/>
          <w:lang w:eastAsia="en-US"/>
        </w:rPr>
      </w:pPr>
      <w:r>
        <w:rPr>
          <w:i/>
          <w:iCs/>
          <w:lang w:eastAsia="en-US"/>
        </w:rPr>
        <w:t>Steve (Huawei) comments</w:t>
      </w:r>
    </w:p>
    <w:p w14:paraId="75E46B25" w14:textId="77777777" w:rsidR="00CE58C4" w:rsidRDefault="00CE58C4" w:rsidP="00D82FEA">
      <w:pPr>
        <w:pStyle w:val="FP"/>
        <w:keepNext/>
        <w:rPr>
          <w:i/>
          <w:iCs/>
          <w:lang w:eastAsia="en-US"/>
        </w:rPr>
      </w:pPr>
      <w:r>
        <w:rPr>
          <w:i/>
          <w:iCs/>
          <w:lang w:eastAsia="en-US"/>
        </w:rPr>
        <w:t>Mehrdad (Samsung) does not agree with the view shared on removing WT#4 and WT#9.</w:t>
      </w:r>
    </w:p>
    <w:p w14:paraId="38D29996" w14:textId="77777777" w:rsidR="00CE58C4" w:rsidRDefault="00CE58C4" w:rsidP="00D82FEA">
      <w:pPr>
        <w:pStyle w:val="FP"/>
        <w:keepNext/>
        <w:rPr>
          <w:i/>
          <w:iCs/>
          <w:lang w:eastAsia="en-US"/>
        </w:rPr>
      </w:pPr>
      <w:r>
        <w:rPr>
          <w:i/>
          <w:iCs/>
          <w:lang w:eastAsia="en-US"/>
        </w:rPr>
        <w:t>Hong (Qualcomm) comments and share the view of Samsung.</w:t>
      </w:r>
    </w:p>
    <w:p w14:paraId="7503D00E" w14:textId="77777777" w:rsidR="00CE58C4" w:rsidRDefault="00CE58C4" w:rsidP="00D82FEA">
      <w:pPr>
        <w:pStyle w:val="FP"/>
        <w:keepNext/>
        <w:rPr>
          <w:i/>
          <w:iCs/>
          <w:lang w:eastAsia="en-US"/>
        </w:rPr>
      </w:pPr>
      <w:r>
        <w:rPr>
          <w:i/>
          <w:iCs/>
          <w:lang w:eastAsia="en-US"/>
        </w:rPr>
        <w:t xml:space="preserve">Ihab (FirstNet) </w:t>
      </w:r>
      <w:proofErr w:type="spellStart"/>
      <w:r>
        <w:rPr>
          <w:i/>
          <w:iCs/>
          <w:lang w:eastAsia="en-US"/>
        </w:rPr>
        <w:t>FistNet</w:t>
      </w:r>
      <w:proofErr w:type="spellEnd"/>
      <w:r>
        <w:rPr>
          <w:i/>
          <w:iCs/>
          <w:lang w:eastAsia="en-US"/>
        </w:rPr>
        <w:t xml:space="preserve"> does not agree with removing WT5 &amp; WT6 for multi-hop support since it is an important feature for Public Safety</w:t>
      </w:r>
    </w:p>
    <w:p w14:paraId="23FA0F3A" w14:textId="77777777" w:rsidR="00CE58C4" w:rsidRDefault="00CE58C4" w:rsidP="00D82FEA">
      <w:pPr>
        <w:pStyle w:val="FP"/>
        <w:keepNext/>
        <w:rPr>
          <w:i/>
          <w:iCs/>
          <w:lang w:eastAsia="en-US"/>
        </w:rPr>
      </w:pPr>
      <w:r>
        <w:rPr>
          <w:i/>
          <w:iCs/>
          <w:lang w:eastAsia="en-US"/>
        </w:rPr>
        <w:t>James Hu (AT&amp;T) comment that removing WT4, WT5 and WT6 are not acceptable to us. These WTs shall stay within this SID.</w:t>
      </w:r>
    </w:p>
    <w:p w14:paraId="2C72A42C" w14:textId="77777777" w:rsidR="00CE58C4" w:rsidRDefault="00CE58C4" w:rsidP="00D82FEA">
      <w:pPr>
        <w:pStyle w:val="FP"/>
        <w:keepNext/>
        <w:rPr>
          <w:i/>
          <w:iCs/>
          <w:lang w:eastAsia="en-US"/>
        </w:rPr>
      </w:pPr>
      <w:r>
        <w:rPr>
          <w:i/>
          <w:iCs/>
          <w:lang w:eastAsia="en-US"/>
        </w:rPr>
        <w:t xml:space="preserve">Heng (China Telecom) </w:t>
      </w:r>
      <w:proofErr w:type="spellStart"/>
      <w:r>
        <w:rPr>
          <w:i/>
          <w:iCs/>
          <w:lang w:eastAsia="en-US"/>
        </w:rPr>
        <w:t>dose</w:t>
      </w:r>
      <w:proofErr w:type="spellEnd"/>
      <w:r>
        <w:rPr>
          <w:i/>
          <w:iCs/>
          <w:lang w:eastAsia="en-US"/>
        </w:rPr>
        <w:t xml:space="preserve"> not agree the removal of WT4 and WT9</w:t>
      </w:r>
    </w:p>
    <w:p w14:paraId="3478F69C" w14:textId="77777777" w:rsidR="00CE58C4" w:rsidRDefault="00CE58C4" w:rsidP="00D82FEA">
      <w:pPr>
        <w:pStyle w:val="FP"/>
        <w:keepNext/>
        <w:rPr>
          <w:i/>
          <w:iCs/>
          <w:lang w:eastAsia="en-US"/>
        </w:rPr>
      </w:pPr>
      <w:r>
        <w:rPr>
          <w:i/>
          <w:iCs/>
          <w:lang w:eastAsia="en-US"/>
        </w:rPr>
        <w:t>Deng Qiang (CATT) responds and provides r01.</w:t>
      </w:r>
    </w:p>
    <w:p w14:paraId="5E271D2E" w14:textId="77777777" w:rsidR="00CE58C4" w:rsidRDefault="00CE58C4" w:rsidP="00D82FEA">
      <w:pPr>
        <w:pStyle w:val="FP"/>
        <w:keepNext/>
        <w:rPr>
          <w:i/>
          <w:iCs/>
          <w:lang w:eastAsia="en-US"/>
        </w:rPr>
      </w:pPr>
      <w:r>
        <w:rPr>
          <w:i/>
          <w:iCs/>
          <w:lang w:eastAsia="en-US"/>
        </w:rPr>
        <w:t>LaeYoung (LGE) comments on r01.</w:t>
      </w:r>
    </w:p>
    <w:p w14:paraId="5471CA37" w14:textId="77777777" w:rsidR="00CE58C4" w:rsidRDefault="00CE58C4" w:rsidP="00D82FEA">
      <w:pPr>
        <w:pStyle w:val="FP"/>
        <w:keepNext/>
        <w:rPr>
          <w:i/>
          <w:iCs/>
          <w:lang w:eastAsia="en-US"/>
        </w:rPr>
      </w:pPr>
      <w:r>
        <w:rPr>
          <w:i/>
          <w:iCs/>
          <w:lang w:eastAsia="en-US"/>
        </w:rPr>
        <w:t>Deng Qiang (CATT) provides r02.</w:t>
      </w:r>
    </w:p>
    <w:p w14:paraId="1882A16C" w14:textId="77777777" w:rsidR="00CE58C4" w:rsidRDefault="00CE58C4" w:rsidP="00D82FEA">
      <w:pPr>
        <w:pStyle w:val="FP"/>
        <w:keepNext/>
        <w:rPr>
          <w:i/>
          <w:iCs/>
          <w:lang w:eastAsia="en-US"/>
        </w:rPr>
      </w:pPr>
      <w:r>
        <w:rPr>
          <w:i/>
          <w:iCs/>
          <w:lang w:eastAsia="en-US"/>
        </w:rPr>
        <w:t>Mehrdad (Samsung) comments on r02</w:t>
      </w:r>
    </w:p>
    <w:p w14:paraId="0CCAB8DA" w14:textId="77777777" w:rsidR="00CE58C4" w:rsidRDefault="00CE58C4" w:rsidP="00D82FEA">
      <w:pPr>
        <w:pStyle w:val="FP"/>
        <w:keepNext/>
        <w:rPr>
          <w:i/>
          <w:iCs/>
          <w:lang w:eastAsia="en-US"/>
        </w:rPr>
      </w:pPr>
      <w:r>
        <w:rPr>
          <w:i/>
          <w:iCs/>
          <w:lang w:eastAsia="en-US"/>
        </w:rPr>
        <w:t>Deng Qiang (CATT) provides r03 and r04.</w:t>
      </w:r>
    </w:p>
    <w:p w14:paraId="35C2FD33" w14:textId="77777777" w:rsidR="00CE58C4" w:rsidRDefault="00CE58C4" w:rsidP="00D82FEA">
      <w:pPr>
        <w:pStyle w:val="FP"/>
        <w:keepNext/>
        <w:rPr>
          <w:i/>
          <w:iCs/>
          <w:lang w:eastAsia="en-US"/>
        </w:rPr>
      </w:pPr>
      <w:r>
        <w:rPr>
          <w:i/>
          <w:iCs/>
          <w:lang w:eastAsia="en-US"/>
        </w:rPr>
        <w:t>Fei (OPPO) comments.</w:t>
      </w:r>
    </w:p>
    <w:p w14:paraId="65DB2417" w14:textId="77777777" w:rsidR="00CE58C4" w:rsidRDefault="00CE58C4" w:rsidP="00D82FEA">
      <w:pPr>
        <w:pStyle w:val="FP"/>
        <w:keepNext/>
        <w:rPr>
          <w:i/>
          <w:iCs/>
          <w:lang w:eastAsia="en-US"/>
        </w:rPr>
      </w:pPr>
      <w:r>
        <w:rPr>
          <w:i/>
          <w:iCs/>
          <w:lang w:eastAsia="en-US"/>
        </w:rPr>
        <w:t>Fei (OPPO) responds to Steve (Huawei)</w:t>
      </w:r>
    </w:p>
    <w:p w14:paraId="5596FCDA" w14:textId="77777777" w:rsidR="00CE58C4" w:rsidRDefault="00CE58C4" w:rsidP="00D82FEA">
      <w:pPr>
        <w:pStyle w:val="FP"/>
        <w:keepNext/>
        <w:rPr>
          <w:i/>
          <w:iCs/>
          <w:lang w:eastAsia="en-US"/>
        </w:rPr>
      </w:pPr>
      <w:r>
        <w:rPr>
          <w:i/>
          <w:iCs/>
          <w:lang w:eastAsia="en-US"/>
        </w:rPr>
        <w:t xml:space="preserve">Ihab (FirstNet) </w:t>
      </w:r>
      <w:proofErr w:type="spellStart"/>
      <w:r>
        <w:rPr>
          <w:i/>
          <w:iCs/>
          <w:lang w:eastAsia="en-US"/>
        </w:rPr>
        <w:t>FistNet</w:t>
      </w:r>
      <w:proofErr w:type="spellEnd"/>
      <w:r>
        <w:rPr>
          <w:i/>
          <w:iCs/>
          <w:lang w:eastAsia="en-US"/>
        </w:rPr>
        <w:t xml:space="preserve"> will object to any revisions of the SID that propose the removal of WT5 &amp; WT6 for multi-hop support</w:t>
      </w:r>
    </w:p>
    <w:p w14:paraId="6D8B4551" w14:textId="77777777" w:rsidR="00CE58C4" w:rsidRDefault="00CE58C4" w:rsidP="00D82FEA">
      <w:pPr>
        <w:pStyle w:val="FP"/>
        <w:keepNext/>
        <w:rPr>
          <w:i/>
          <w:iCs/>
          <w:lang w:eastAsia="en-US"/>
        </w:rPr>
      </w:pPr>
      <w:r>
        <w:rPr>
          <w:i/>
          <w:iCs/>
          <w:lang w:eastAsia="en-US"/>
        </w:rPr>
        <w:t>==== Revisions Deadline ====</w:t>
      </w:r>
    </w:p>
    <w:p w14:paraId="7AFFB60C" w14:textId="77777777" w:rsidR="00CE58C4" w:rsidRDefault="00CE58C4" w:rsidP="00D82FEA">
      <w:pPr>
        <w:pStyle w:val="FP"/>
        <w:keepNext/>
        <w:rPr>
          <w:i/>
          <w:iCs/>
          <w:lang w:eastAsia="en-US"/>
        </w:rPr>
      </w:pPr>
      <w:r>
        <w:rPr>
          <w:i/>
          <w:iCs/>
          <w:lang w:eastAsia="en-US"/>
        </w:rPr>
        <w:t>James Hu (AT&amp;T) provides comments: we are ok with r03 with WT5 and WT6 included and object r04 and all revisions without multi-hops support.</w:t>
      </w:r>
    </w:p>
    <w:p w14:paraId="75286891" w14:textId="77777777" w:rsidR="00CE58C4" w:rsidRDefault="00CE58C4" w:rsidP="00D82FEA">
      <w:pPr>
        <w:pStyle w:val="FP"/>
        <w:keepNext/>
        <w:rPr>
          <w:i/>
          <w:iCs/>
          <w:lang w:eastAsia="en-US"/>
        </w:rPr>
      </w:pPr>
      <w:r>
        <w:rPr>
          <w:i/>
          <w:iCs/>
          <w:lang w:eastAsia="en-US"/>
        </w:rPr>
        <w:t>Hannu (Nokia) has got sympathy with WT#5 and #6, but SA2 is the wrong place for this battle. Since RAN has already de-prioritised these topics out of Rel-18, there is no point to include them in SA2 study either.</w:t>
      </w:r>
    </w:p>
    <w:p w14:paraId="2C54A28E" w14:textId="77777777" w:rsidR="00CE58C4" w:rsidRDefault="00CE58C4" w:rsidP="00D82FEA">
      <w:pPr>
        <w:pStyle w:val="FP"/>
        <w:keepNext/>
        <w:rPr>
          <w:i/>
          <w:iCs/>
          <w:lang w:eastAsia="en-US"/>
        </w:rPr>
      </w:pPr>
      <w:r>
        <w:rPr>
          <w:i/>
          <w:iCs/>
          <w:lang w:eastAsia="en-US"/>
        </w:rPr>
        <w:t>Hannu (Nokia) still doesn't see the need for WT#9 but can live with revision where the service continuity aspect is removed from WT#4.</w:t>
      </w:r>
    </w:p>
    <w:p w14:paraId="2F485857" w14:textId="77777777" w:rsidR="00CE58C4" w:rsidRDefault="00CE58C4" w:rsidP="00D82FEA">
      <w:pPr>
        <w:pStyle w:val="FP"/>
        <w:keepNext/>
        <w:rPr>
          <w:i/>
          <w:iCs/>
          <w:lang w:eastAsia="en-US"/>
        </w:rPr>
      </w:pPr>
      <w:r>
        <w:rPr>
          <w:i/>
          <w:iCs/>
          <w:lang w:eastAsia="en-US"/>
        </w:rPr>
        <w:t>Hannu (Nokia) does not oppose the SID but requests it to be handled in CC due to high number of budgeted TUs.</w:t>
      </w:r>
    </w:p>
    <w:p w14:paraId="7A4D497B" w14:textId="77777777" w:rsidR="00CE58C4" w:rsidRDefault="00CE58C4" w:rsidP="00D82FEA">
      <w:pPr>
        <w:pStyle w:val="FP"/>
        <w:keepNext/>
        <w:rPr>
          <w:i/>
          <w:iCs/>
          <w:lang w:eastAsia="en-US"/>
        </w:rPr>
      </w:pPr>
      <w:r>
        <w:rPr>
          <w:i/>
          <w:iCs/>
          <w:lang w:eastAsia="en-US"/>
        </w:rPr>
        <w:t>Asks also why is WT#9 still included in the draft SID when 10 companies spoke against it in MED process?</w:t>
      </w:r>
    </w:p>
    <w:p w14:paraId="5698034A" w14:textId="77777777" w:rsidR="00CE58C4" w:rsidRDefault="00CE58C4" w:rsidP="00D82FEA">
      <w:pPr>
        <w:pStyle w:val="FP"/>
        <w:keepNext/>
        <w:rPr>
          <w:i/>
          <w:iCs/>
          <w:lang w:eastAsia="en-US"/>
        </w:rPr>
      </w:pPr>
      <w:r>
        <w:rPr>
          <w:i/>
          <w:iCs/>
          <w:lang w:eastAsia="en-US"/>
        </w:rPr>
        <w:t>Steve (Huawei) objects to any revision that includes WT#9 (all so far, r00, r01, r02, r03, r04).</w:t>
      </w:r>
    </w:p>
    <w:p w14:paraId="790E47B5" w14:textId="77777777" w:rsidR="00CE58C4" w:rsidRDefault="00CE58C4" w:rsidP="00D82FEA">
      <w:pPr>
        <w:pStyle w:val="FP"/>
        <w:keepNext/>
        <w:rPr>
          <w:i/>
          <w:iCs/>
          <w:lang w:eastAsia="en-US"/>
        </w:rPr>
      </w:pPr>
      <w:r>
        <w:rPr>
          <w:i/>
          <w:iCs/>
          <w:lang w:eastAsia="en-US"/>
        </w:rPr>
        <w:t>Mehrdad (Samsung) suggests to take r03 and r04 to CC#3. We prefer r04 and object to any revisions without WT#9</w:t>
      </w:r>
    </w:p>
    <w:p w14:paraId="7AEBC2BF" w14:textId="77777777" w:rsidR="00CE58C4" w:rsidRDefault="00CE58C4" w:rsidP="00D82FEA">
      <w:pPr>
        <w:pStyle w:val="FP"/>
        <w:keepNext/>
        <w:rPr>
          <w:i/>
          <w:iCs/>
          <w:lang w:eastAsia="en-US"/>
        </w:rPr>
      </w:pPr>
      <w:r>
        <w:rPr>
          <w:i/>
          <w:iCs/>
          <w:lang w:eastAsia="en-US"/>
        </w:rPr>
        <w:t>Hong (Qualcomm) replies to Steve.</w:t>
      </w:r>
    </w:p>
    <w:p w14:paraId="4D7C8ECC" w14:textId="77777777" w:rsidR="00CE58C4" w:rsidRDefault="00CE58C4" w:rsidP="00D82FEA">
      <w:pPr>
        <w:pStyle w:val="FP"/>
        <w:keepNext/>
        <w:rPr>
          <w:i/>
          <w:iCs/>
          <w:lang w:eastAsia="en-US"/>
        </w:rPr>
      </w:pPr>
      <w:r>
        <w:rPr>
          <w:i/>
          <w:iCs/>
          <w:lang w:eastAsia="en-US"/>
        </w:rPr>
        <w:t>Hannu (Nokia) objects to r03 and r04, but proposes to take r04 as the template for further work. WT4, 5, 6 and 9 have all been challenged so r05 with all of them removed would give us a subset of the SID that probably nobody would object based on what it includes. (some might object it based on what it does not, though)</w:t>
      </w:r>
    </w:p>
    <w:p w14:paraId="2C20FA6E" w14:textId="77777777" w:rsidR="00CE58C4" w:rsidRDefault="00CE58C4" w:rsidP="00D82FEA">
      <w:pPr>
        <w:pStyle w:val="FP"/>
        <w:keepNext/>
        <w:rPr>
          <w:i/>
          <w:iCs/>
          <w:lang w:eastAsia="en-US"/>
        </w:rPr>
      </w:pPr>
      <w:r>
        <w:rPr>
          <w:i/>
          <w:iCs/>
          <w:lang w:eastAsia="en-US"/>
        </w:rPr>
        <w:t>Mehrdad (Samsung) does not agree on removing WT#4 and WT#9 and objects to any new revisions based on this</w:t>
      </w:r>
    </w:p>
    <w:p w14:paraId="51D10D33" w14:textId="77777777" w:rsidR="00CE58C4" w:rsidRDefault="00CE58C4" w:rsidP="00D82FEA">
      <w:pPr>
        <w:pStyle w:val="FP"/>
        <w:keepNext/>
        <w:rPr>
          <w:i/>
          <w:iCs/>
          <w:lang w:eastAsia="en-US"/>
        </w:rPr>
      </w:pPr>
      <w:r>
        <w:rPr>
          <w:i/>
          <w:iCs/>
          <w:lang w:eastAsia="en-US"/>
        </w:rPr>
        <w:t>==== Comments Deadline ====</w:t>
      </w:r>
    </w:p>
    <w:p w14:paraId="162FCD6E" w14:textId="77777777" w:rsidR="00CE58C4" w:rsidRDefault="00CE58C4" w:rsidP="00D82FEA">
      <w:pPr>
        <w:pStyle w:val="FP"/>
        <w:keepNext/>
        <w:rPr>
          <w:i/>
          <w:iCs/>
          <w:lang w:eastAsia="en-US"/>
        </w:rPr>
      </w:pPr>
      <w:r>
        <w:rPr>
          <w:i/>
          <w:iCs/>
          <w:lang w:eastAsia="en-US"/>
        </w:rPr>
        <w:t>James (AT&amp;T) understands RAN dependency with WT#5 and #6. RAN has NOT decided to exclude this feature yet for R18, it is premature to exclude it in this SID. Our position stands.</w:t>
      </w:r>
    </w:p>
    <w:p w14:paraId="4F6C8404" w14:textId="77777777" w:rsidR="00CE58C4" w:rsidRDefault="00D82FEA" w:rsidP="00CE58C4">
      <w:pPr>
        <w:keepNext/>
        <w:rPr>
          <w:b/>
          <w:bCs/>
          <w:lang w:eastAsia="en-US"/>
        </w:rPr>
      </w:pPr>
      <w:r w:rsidRPr="00D82FEA">
        <w:rPr>
          <w:i/>
          <w:iCs/>
          <w:lang w:eastAsia="en-US"/>
        </w:rPr>
        <w:cr/>
      </w:r>
      <w:r w:rsidR="00CE58C4">
        <w:rPr>
          <w:b/>
          <w:bCs/>
          <w:lang w:eastAsia="en-US"/>
        </w:rPr>
        <w:t>Comment:</w:t>
      </w:r>
    </w:p>
    <w:p w14:paraId="42F285A9" w14:textId="03C802EB" w:rsidR="00D82FEA" w:rsidRDefault="00D82FEA" w:rsidP="00D82FEA">
      <w:pPr>
        <w:keepNext/>
        <w:rPr>
          <w:lang w:eastAsia="en-US"/>
        </w:rPr>
      </w:pPr>
      <w:r>
        <w:rPr>
          <w:lang w:eastAsia="en-US"/>
        </w:rPr>
        <w:t xml:space="preserve">Revision of (Endorsed) </w:t>
      </w:r>
      <w:r w:rsidR="00B61F97" w:rsidRPr="00B61F97">
        <w:rPr>
          <w:color w:val="0000FF"/>
          <w:lang w:eastAsia="en-US"/>
        </w:rPr>
        <w:t>S2-2108162</w:t>
      </w:r>
      <w:r>
        <w:rPr>
          <w:lang w:eastAsia="en-US"/>
        </w:rPr>
        <w:t xml:space="preserve"> from S2#147E</w:t>
      </w:r>
    </w:p>
    <w:p w14:paraId="5D726CBD" w14:textId="77777777" w:rsidR="00D82FEA" w:rsidRPr="00A555C2" w:rsidRDefault="00D82FEA" w:rsidP="00D82FEA">
      <w:pPr>
        <w:keepNext/>
        <w:rPr>
          <w:b/>
          <w:bCs/>
          <w:lang w:eastAsia="en-US"/>
        </w:rPr>
      </w:pPr>
      <w:r w:rsidRPr="00A555C2">
        <w:rPr>
          <w:b/>
          <w:bCs/>
          <w:lang w:eastAsia="en-US"/>
        </w:rPr>
        <w:t>Discussion and conclusion:</w:t>
      </w:r>
    </w:p>
    <w:p w14:paraId="7FBC1069" w14:textId="12E3EC87" w:rsidR="0093283D" w:rsidRDefault="007D69A6" w:rsidP="00D82FEA">
      <w:r>
        <w:rPr>
          <w:lang w:eastAsia="en-US"/>
        </w:rPr>
        <w:t xml:space="preserve">CATT provided </w:t>
      </w:r>
      <w:r w:rsidRPr="000B0067">
        <w:rPr>
          <w:color w:val="0000FF"/>
          <w:lang w:eastAsia="en-US"/>
        </w:rPr>
        <w:t>S2-2108</w:t>
      </w:r>
      <w:r>
        <w:rPr>
          <w:color w:val="0000FF"/>
          <w:lang w:eastAsia="en-US"/>
        </w:rPr>
        <w:t>525</w:t>
      </w:r>
      <w:r w:rsidRPr="000B0067">
        <w:rPr>
          <w:color w:val="0000FF"/>
          <w:lang w:eastAsia="en-US"/>
        </w:rPr>
        <w:t>r</w:t>
      </w:r>
      <w:r>
        <w:rPr>
          <w:color w:val="0000FF"/>
          <w:lang w:eastAsia="en-US"/>
        </w:rPr>
        <w:t>06</w:t>
      </w:r>
      <w:r>
        <w:t xml:space="preserve">. Huawei raised issues on the vagueness of WT#9. Samsung replied that this had been technically endorsed at the previous meeting and would object to excluding WT#9. Nokia commented that this fails to take account of the feedback from the Mediated e-mail discussions where there were issues raised on WTs#4, 5, 6 and 9. The SA WG2 Chair suggested removing WT#9 and checking support. AT&amp;T emphasised the importance of WTs #5 and 6 and would object to excluding these. </w:t>
      </w:r>
      <w:r w:rsidR="0093283D">
        <w:t xml:space="preserve">Qualcomm did not agree to removing WT#9. CATT clarified that they had added 'Whether and how' to WT#9 to mitigate the issues raised. Huawei commented that they could accept this to allow progress on this SID. Nokia commented that they objected to WT#4 but could accept WT#5 and 6 if the need for corresponding RAN progress is acknowledged. </w:t>
      </w:r>
    </w:p>
    <w:p w14:paraId="4905483F" w14:textId="09D04136" w:rsidR="0093283D" w:rsidRDefault="0093283D" w:rsidP="00D82FEA">
      <w:r>
        <w:t>Objection to WT#4:</w:t>
      </w:r>
      <w:r>
        <w:tab/>
        <w:t>1</w:t>
      </w:r>
    </w:p>
    <w:p w14:paraId="56B148C3" w14:textId="16DDB7D7" w:rsidR="0093283D" w:rsidRDefault="0093283D" w:rsidP="0093283D">
      <w:r>
        <w:t>Support for WT#4:</w:t>
      </w:r>
      <w:r>
        <w:tab/>
      </w:r>
      <w:r>
        <w:tab/>
        <w:t>12</w:t>
      </w:r>
    </w:p>
    <w:p w14:paraId="15627A14" w14:textId="6896334F" w:rsidR="0093283D" w:rsidRPr="0093283D" w:rsidRDefault="0093283D" w:rsidP="00D82FEA">
      <w:pPr>
        <w:rPr>
          <w:b/>
          <w:bCs/>
        </w:rPr>
      </w:pPr>
      <w:r w:rsidRPr="0093283D">
        <w:rPr>
          <w:b/>
          <w:bCs/>
        </w:rPr>
        <w:t xml:space="preserve">The SA WG2 Chair commented that any RAN dependent work which does not progress </w:t>
      </w:r>
      <w:r>
        <w:rPr>
          <w:b/>
          <w:bCs/>
        </w:rPr>
        <w:t xml:space="preserve">in RAN WGs </w:t>
      </w:r>
      <w:r w:rsidRPr="0093283D">
        <w:rPr>
          <w:b/>
          <w:bCs/>
        </w:rPr>
        <w:t>will need to be reviewed when this is known for all WIDs.</w:t>
      </w:r>
    </w:p>
    <w:p w14:paraId="0AE2A268" w14:textId="512327D4" w:rsidR="0093283D" w:rsidRPr="00F56D6F" w:rsidRDefault="0093283D" w:rsidP="00D82FEA">
      <w:r w:rsidRPr="000B0067">
        <w:rPr>
          <w:color w:val="0000FF"/>
          <w:lang w:eastAsia="en-US"/>
        </w:rPr>
        <w:t>S2-2108</w:t>
      </w:r>
      <w:r>
        <w:rPr>
          <w:color w:val="0000FF"/>
          <w:lang w:eastAsia="en-US"/>
        </w:rPr>
        <w:t>525</w:t>
      </w:r>
      <w:r w:rsidRPr="000B0067">
        <w:rPr>
          <w:color w:val="0000FF"/>
          <w:lang w:eastAsia="en-US"/>
        </w:rPr>
        <w:t>r</w:t>
      </w:r>
      <w:r>
        <w:rPr>
          <w:color w:val="0000FF"/>
          <w:lang w:eastAsia="en-US"/>
        </w:rPr>
        <w:t>06</w:t>
      </w:r>
      <w:r>
        <w:t xml:space="preserve"> was endorsed and revised in </w:t>
      </w:r>
      <w:r w:rsidRPr="007D69A6">
        <w:rPr>
          <w:color w:val="0000FF"/>
        </w:rPr>
        <w:t>S2-210935</w:t>
      </w:r>
      <w:r>
        <w:rPr>
          <w:color w:val="0000FF"/>
        </w:rPr>
        <w:t>9</w:t>
      </w:r>
      <w:r>
        <w:t>, which was</w:t>
      </w:r>
      <w:r w:rsidRPr="007D69A6">
        <w:rPr>
          <w:b/>
          <w:bCs/>
          <w:lang w:eastAsia="en-US"/>
        </w:rPr>
        <w:t xml:space="preserve"> </w:t>
      </w:r>
      <w:r w:rsidRPr="007D69A6">
        <w:rPr>
          <w:b/>
          <w:bCs/>
          <w:color w:val="FF0000"/>
          <w:lang w:eastAsia="en-US"/>
        </w:rPr>
        <w:t>Technically Endorsed</w:t>
      </w:r>
      <w:r w:rsidRPr="007D69A6">
        <w:rPr>
          <w:b/>
          <w:bCs/>
          <w:lang w:eastAsia="en-US"/>
        </w:rPr>
        <w:t xml:space="preserve"> with </w:t>
      </w:r>
      <w:r>
        <w:rPr>
          <w:b/>
          <w:bCs/>
          <w:lang w:eastAsia="en-US"/>
        </w:rPr>
        <w:t xml:space="preserve">an </w:t>
      </w:r>
      <w:r w:rsidRPr="007D69A6">
        <w:rPr>
          <w:b/>
          <w:bCs/>
          <w:lang w:eastAsia="en-US"/>
        </w:rPr>
        <w:t xml:space="preserve">objection from </w:t>
      </w:r>
      <w:r>
        <w:rPr>
          <w:b/>
          <w:bCs/>
          <w:lang w:eastAsia="en-US"/>
        </w:rPr>
        <w:t>Nokia on WT#4</w:t>
      </w:r>
      <w:r>
        <w:rPr>
          <w:lang w:eastAsia="en-US"/>
        </w:rPr>
        <w:t xml:space="preserve">. </w:t>
      </w:r>
      <w:r w:rsidR="00F56D6F" w:rsidRPr="007D69A6">
        <w:rPr>
          <w:color w:val="0000FF"/>
          <w:lang w:eastAsia="en-US"/>
        </w:rPr>
        <w:t>This will not be submitted by MCC to TSG SA, but will be included in the list from the SA WG2 Chair</w:t>
      </w:r>
      <w:r w:rsidR="00F56D6F">
        <w:rPr>
          <w:color w:val="0000FF"/>
          <w:lang w:eastAsia="en-US"/>
        </w:rPr>
        <w:t xml:space="preserve"> as input</w:t>
      </w:r>
      <w:r w:rsidR="00F56D6F" w:rsidRPr="007D69A6">
        <w:rPr>
          <w:color w:val="0000FF"/>
          <w:lang w:eastAsia="en-US"/>
        </w:rPr>
        <w:t xml:space="preserve"> for the </w:t>
      </w:r>
      <w:r w:rsidR="00F56D6F">
        <w:rPr>
          <w:color w:val="0000FF"/>
          <w:lang w:eastAsia="en-US"/>
        </w:rPr>
        <w:t xml:space="preserve">TSG SA </w:t>
      </w:r>
      <w:r w:rsidR="00F56D6F" w:rsidRPr="007D69A6">
        <w:rPr>
          <w:color w:val="0000FF"/>
          <w:lang w:eastAsia="en-US"/>
        </w:rPr>
        <w:t xml:space="preserve">prioritization </w:t>
      </w:r>
      <w:r w:rsidR="00F56D6F">
        <w:rPr>
          <w:color w:val="0000FF"/>
          <w:lang w:eastAsia="en-US"/>
        </w:rPr>
        <w:t>workshop</w:t>
      </w:r>
      <w:r w:rsidR="00F56D6F">
        <w:t>.</w:t>
      </w:r>
    </w:p>
    <w:p w14:paraId="76C8EDE2" w14:textId="653B49D2" w:rsidR="007D69A6" w:rsidRDefault="007D69A6" w:rsidP="00D82FEA"/>
    <w:p w14:paraId="2E8BDB40" w14:textId="22D82878" w:rsidR="0093283D" w:rsidRPr="0093283D" w:rsidRDefault="0093283D" w:rsidP="0093283D">
      <w:pPr>
        <w:pBdr>
          <w:top w:val="single" w:sz="4" w:space="1" w:color="auto"/>
          <w:left w:val="single" w:sz="4" w:space="4" w:color="auto"/>
          <w:bottom w:val="single" w:sz="4" w:space="1" w:color="auto"/>
          <w:right w:val="single" w:sz="4" w:space="4" w:color="auto"/>
        </w:pBdr>
        <w:rPr>
          <w:b/>
          <w:bCs/>
          <w:color w:val="0000FF"/>
        </w:rPr>
      </w:pPr>
      <w:r w:rsidRPr="0093283D">
        <w:rPr>
          <w:b/>
          <w:bCs/>
          <w:color w:val="0000FF"/>
        </w:rPr>
        <w:lastRenderedPageBreak/>
        <w:t>There was no objection to extending the CC for 30 minutes to 16:00 UTC.</w:t>
      </w:r>
    </w:p>
    <w:p w14:paraId="773392C4" w14:textId="77777777" w:rsidR="0093283D" w:rsidRPr="007D69A6" w:rsidRDefault="0093283D" w:rsidP="00D82FEA"/>
    <w:p w14:paraId="480BC173" w14:textId="5E4E0DF8" w:rsidR="00D82FEA" w:rsidRDefault="00B61F97" w:rsidP="00D82FEA">
      <w:pPr>
        <w:keepNext/>
        <w:pBdr>
          <w:top w:val="single" w:sz="4" w:space="1" w:color="auto"/>
        </w:pBdr>
        <w:rPr>
          <w:lang w:eastAsia="en-US"/>
        </w:rPr>
      </w:pPr>
      <w:r w:rsidRPr="00B61F97">
        <w:rPr>
          <w:color w:val="0000FF"/>
          <w:lang w:eastAsia="en-US"/>
        </w:rPr>
        <w:t>S2-2108416</w:t>
      </w:r>
      <w:r w:rsidR="00D82FEA">
        <w:rPr>
          <w:lang w:eastAsia="en-US"/>
        </w:rPr>
        <w:t xml:space="preserve"> (SID NEW) New SID on Study on architecture enhancement for XR and media services . (Source: China Mobile, Huawei, </w:t>
      </w:r>
      <w:proofErr w:type="spellStart"/>
      <w:r w:rsidR="00D82FEA">
        <w:rPr>
          <w:lang w:eastAsia="en-US"/>
        </w:rPr>
        <w:t>Hisilicon</w:t>
      </w:r>
      <w:proofErr w:type="spellEnd"/>
      <w:r w:rsidR="00D82FEA">
        <w:rPr>
          <w:lang w:eastAsia="en-US"/>
        </w:rPr>
        <w:t>, Tencent, Xiaomi)</w:t>
      </w:r>
    </w:p>
    <w:p w14:paraId="060923EF" w14:textId="77777777" w:rsidR="00D82FEA" w:rsidRPr="00D82FEA" w:rsidRDefault="00D82FEA" w:rsidP="00D82FEA">
      <w:pPr>
        <w:pStyle w:val="FP"/>
        <w:keepNext/>
        <w:rPr>
          <w:b/>
          <w:bCs/>
          <w:i/>
          <w:iCs/>
        </w:rPr>
      </w:pPr>
      <w:r w:rsidRPr="00D82FEA">
        <w:rPr>
          <w:b/>
          <w:bCs/>
          <w:i/>
          <w:iCs/>
        </w:rPr>
        <w:t>e-mail comments:</w:t>
      </w:r>
    </w:p>
    <w:p w14:paraId="01DE6DEE" w14:textId="77777777" w:rsidR="00CE58C4" w:rsidRDefault="00CE58C4" w:rsidP="00D82FEA">
      <w:pPr>
        <w:pStyle w:val="FP"/>
        <w:keepNext/>
        <w:rPr>
          <w:i/>
          <w:iCs/>
          <w:lang w:eastAsia="en-US"/>
        </w:rPr>
      </w:pPr>
      <w:r>
        <w:rPr>
          <w:i/>
          <w:iCs/>
          <w:lang w:eastAsia="en-US"/>
        </w:rPr>
        <w:t>Paul (Ericsson) provides comments and questions for clarification.</w:t>
      </w:r>
    </w:p>
    <w:p w14:paraId="28E13B8E" w14:textId="77777777" w:rsidR="00CE58C4" w:rsidRDefault="00CE58C4" w:rsidP="00D82FEA">
      <w:pPr>
        <w:pStyle w:val="FP"/>
        <w:keepNext/>
        <w:rPr>
          <w:i/>
          <w:iCs/>
          <w:lang w:eastAsia="en-US"/>
        </w:rPr>
      </w:pPr>
      <w:r>
        <w:rPr>
          <w:i/>
          <w:iCs/>
          <w:lang w:eastAsia="en-US"/>
        </w:rPr>
        <w:t>Dario S. Tonesi (Qualcomm) provides S2-2108416_Qualcomm in the draft folder.</w:t>
      </w:r>
    </w:p>
    <w:p w14:paraId="6C84E624" w14:textId="77777777" w:rsidR="00CE58C4" w:rsidRDefault="00CE58C4" w:rsidP="00D82FEA">
      <w:pPr>
        <w:pStyle w:val="FP"/>
        <w:keepNext/>
        <w:rPr>
          <w:i/>
          <w:iCs/>
          <w:lang w:eastAsia="en-US"/>
        </w:rPr>
      </w:pPr>
      <w:r>
        <w:rPr>
          <w:i/>
          <w:iCs/>
          <w:lang w:eastAsia="en-US"/>
        </w:rPr>
        <w:t>Dan (China Mobile) provides r02 and please ignore r01</w:t>
      </w:r>
    </w:p>
    <w:p w14:paraId="14222E90" w14:textId="77777777" w:rsidR="00CE58C4" w:rsidRDefault="00CE58C4" w:rsidP="00D82FEA">
      <w:pPr>
        <w:pStyle w:val="FP"/>
        <w:keepNext/>
        <w:rPr>
          <w:i/>
          <w:iCs/>
          <w:lang w:eastAsia="en-US"/>
        </w:rPr>
      </w:pPr>
      <w:r>
        <w:rPr>
          <w:i/>
          <w:iCs/>
          <w:lang w:eastAsia="en-US"/>
        </w:rPr>
        <w:t>Devaki (Nokia) provides -</w:t>
      </w:r>
      <w:proofErr w:type="spellStart"/>
      <w:r>
        <w:rPr>
          <w:i/>
          <w:iCs/>
          <w:lang w:eastAsia="en-US"/>
        </w:rPr>
        <w:t>revNokia</w:t>
      </w:r>
      <w:proofErr w:type="spellEnd"/>
      <w:r>
        <w:rPr>
          <w:i/>
          <w:iCs/>
          <w:lang w:eastAsia="en-US"/>
        </w:rPr>
        <w:t xml:space="preserve"> in the DRAFTS folder.</w:t>
      </w:r>
    </w:p>
    <w:p w14:paraId="5EE7019B" w14:textId="77777777" w:rsidR="00CE58C4" w:rsidRDefault="00CE58C4" w:rsidP="00D82FEA">
      <w:pPr>
        <w:pStyle w:val="FP"/>
        <w:keepNext/>
        <w:rPr>
          <w:i/>
          <w:iCs/>
          <w:lang w:eastAsia="en-US"/>
        </w:rPr>
      </w:pPr>
      <w:r>
        <w:rPr>
          <w:i/>
          <w:iCs/>
          <w:lang w:eastAsia="en-US"/>
        </w:rPr>
        <w:t>Hui (Huawei) replies to Paul (Ericsson) .</w:t>
      </w:r>
    </w:p>
    <w:p w14:paraId="23F725CD" w14:textId="77777777" w:rsidR="00CE58C4" w:rsidRDefault="00CE58C4" w:rsidP="00D82FEA">
      <w:pPr>
        <w:pStyle w:val="FP"/>
        <w:keepNext/>
        <w:rPr>
          <w:i/>
          <w:iCs/>
          <w:lang w:eastAsia="en-US"/>
        </w:rPr>
      </w:pPr>
      <w:r>
        <w:rPr>
          <w:i/>
          <w:iCs/>
          <w:lang w:eastAsia="en-US"/>
        </w:rPr>
        <w:t>Hui (Huawei) fine with Devaki's proposal.</w:t>
      </w:r>
    </w:p>
    <w:p w14:paraId="3D4F8441" w14:textId="77777777" w:rsidR="00CE58C4" w:rsidRDefault="00CE58C4" w:rsidP="00D82FEA">
      <w:pPr>
        <w:pStyle w:val="FP"/>
        <w:keepNext/>
        <w:rPr>
          <w:i/>
          <w:iCs/>
          <w:lang w:eastAsia="en-US"/>
        </w:rPr>
      </w:pPr>
      <w:r>
        <w:rPr>
          <w:i/>
          <w:iCs/>
          <w:lang w:eastAsia="en-US"/>
        </w:rPr>
        <w:t>Paul (Ericsson) asks questions for clarifications and provides comments.</w:t>
      </w:r>
    </w:p>
    <w:p w14:paraId="2293DC50" w14:textId="77777777" w:rsidR="00CE58C4" w:rsidRDefault="00CE58C4" w:rsidP="00D82FEA">
      <w:pPr>
        <w:pStyle w:val="FP"/>
        <w:keepNext/>
        <w:rPr>
          <w:i/>
          <w:iCs/>
          <w:lang w:eastAsia="en-US"/>
        </w:rPr>
      </w:pPr>
      <w:r>
        <w:rPr>
          <w:i/>
          <w:iCs/>
          <w:lang w:eastAsia="en-US"/>
        </w:rPr>
        <w:t>Paul (Ericsson) asks Hui (Huawei) questions for clarification.</w:t>
      </w:r>
    </w:p>
    <w:p w14:paraId="12721826" w14:textId="77777777" w:rsidR="00CE58C4" w:rsidRDefault="00CE58C4" w:rsidP="00D82FEA">
      <w:pPr>
        <w:pStyle w:val="FP"/>
        <w:keepNext/>
        <w:rPr>
          <w:i/>
          <w:iCs/>
          <w:lang w:eastAsia="en-US"/>
        </w:rPr>
      </w:pPr>
      <w:r>
        <w:rPr>
          <w:i/>
          <w:iCs/>
          <w:lang w:eastAsia="en-US"/>
        </w:rPr>
        <w:t>Hui (Huawei) replies.</w:t>
      </w:r>
    </w:p>
    <w:p w14:paraId="04B68174" w14:textId="77777777" w:rsidR="00CE58C4" w:rsidRDefault="00CE58C4" w:rsidP="00D82FEA">
      <w:pPr>
        <w:pStyle w:val="FP"/>
        <w:keepNext/>
        <w:rPr>
          <w:i/>
          <w:iCs/>
          <w:lang w:eastAsia="en-US"/>
        </w:rPr>
      </w:pPr>
      <w:r>
        <w:rPr>
          <w:i/>
          <w:iCs/>
          <w:lang w:eastAsia="en-US"/>
        </w:rPr>
        <w:t>Dan(China Mobile) provides r03</w:t>
      </w:r>
    </w:p>
    <w:p w14:paraId="1BB58934" w14:textId="77777777" w:rsidR="00CE58C4" w:rsidRDefault="00CE58C4" w:rsidP="00D82FEA">
      <w:pPr>
        <w:pStyle w:val="FP"/>
        <w:keepNext/>
        <w:rPr>
          <w:i/>
          <w:iCs/>
          <w:lang w:eastAsia="en-US"/>
        </w:rPr>
      </w:pPr>
      <w:r>
        <w:rPr>
          <w:i/>
          <w:iCs/>
          <w:lang w:eastAsia="en-US"/>
        </w:rPr>
        <w:t>Paul (Ericsson) replies to Hui (Huawei) and asks questions for clarifications.</w:t>
      </w:r>
    </w:p>
    <w:p w14:paraId="7B7B187B" w14:textId="77777777" w:rsidR="00CE58C4" w:rsidRDefault="00CE58C4" w:rsidP="00D82FEA">
      <w:pPr>
        <w:pStyle w:val="FP"/>
        <w:keepNext/>
        <w:rPr>
          <w:i/>
          <w:iCs/>
          <w:lang w:eastAsia="en-US"/>
        </w:rPr>
      </w:pPr>
      <w:r>
        <w:rPr>
          <w:i/>
          <w:iCs/>
          <w:lang w:eastAsia="en-US"/>
        </w:rPr>
        <w:t>Hui(Huawei) replies..</w:t>
      </w:r>
    </w:p>
    <w:p w14:paraId="5AB65685" w14:textId="77777777" w:rsidR="00CE58C4" w:rsidRDefault="00CE58C4" w:rsidP="00D82FEA">
      <w:pPr>
        <w:pStyle w:val="FP"/>
        <w:keepNext/>
        <w:rPr>
          <w:i/>
          <w:iCs/>
          <w:lang w:eastAsia="en-US"/>
        </w:rPr>
      </w:pPr>
      <w:r>
        <w:rPr>
          <w:i/>
          <w:iCs/>
          <w:lang w:eastAsia="en-US"/>
        </w:rPr>
        <w:t>Paul (Ericsson) replies to Hui (Huawei).</w:t>
      </w:r>
    </w:p>
    <w:p w14:paraId="572FFD39" w14:textId="77777777" w:rsidR="00CE58C4" w:rsidRDefault="00CE58C4" w:rsidP="00D82FEA">
      <w:pPr>
        <w:pStyle w:val="FP"/>
        <w:keepNext/>
        <w:rPr>
          <w:i/>
          <w:iCs/>
          <w:lang w:eastAsia="en-US"/>
        </w:rPr>
      </w:pPr>
      <w:r>
        <w:rPr>
          <w:i/>
          <w:iCs/>
          <w:lang w:eastAsia="en-US"/>
        </w:rPr>
        <w:t>Hui(Huawei) replies to Paul (Ericsson).</w:t>
      </w:r>
    </w:p>
    <w:p w14:paraId="3FCBF473" w14:textId="77777777" w:rsidR="00CE58C4" w:rsidRDefault="00CE58C4" w:rsidP="00D82FEA">
      <w:pPr>
        <w:pStyle w:val="FP"/>
        <w:keepNext/>
        <w:rPr>
          <w:i/>
          <w:iCs/>
          <w:lang w:eastAsia="en-US"/>
        </w:rPr>
      </w:pPr>
      <w:r>
        <w:rPr>
          <w:i/>
          <w:iCs/>
          <w:lang w:eastAsia="en-US"/>
        </w:rPr>
        <w:t>Dario (Qualcomm) thanks and provides S2-2108416r02_QC in the draft folder.</w:t>
      </w:r>
    </w:p>
    <w:p w14:paraId="2099898A" w14:textId="77777777" w:rsidR="00CE58C4" w:rsidRDefault="00CE58C4" w:rsidP="00D82FEA">
      <w:pPr>
        <w:pStyle w:val="FP"/>
        <w:keepNext/>
        <w:rPr>
          <w:i/>
          <w:iCs/>
          <w:lang w:eastAsia="en-US"/>
        </w:rPr>
      </w:pPr>
      <w:r>
        <w:rPr>
          <w:i/>
          <w:iCs/>
          <w:lang w:eastAsia="en-US"/>
        </w:rPr>
        <w:t>Dan(China Mobile) provide r04 to reflect Hui's update.</w:t>
      </w:r>
    </w:p>
    <w:p w14:paraId="19134A08" w14:textId="77777777" w:rsidR="00CE58C4" w:rsidRDefault="00CE58C4" w:rsidP="00D82FEA">
      <w:pPr>
        <w:pStyle w:val="FP"/>
        <w:keepNext/>
        <w:rPr>
          <w:i/>
          <w:iCs/>
          <w:lang w:eastAsia="en-US"/>
        </w:rPr>
      </w:pPr>
      <w:r>
        <w:rPr>
          <w:i/>
          <w:iCs/>
          <w:lang w:eastAsia="en-US"/>
        </w:rPr>
        <w:t>Dan (China Mobile) thanks Dario's mention and provide r05,and thanks for Yang(oppo)'s offline comment and provide r06</w:t>
      </w:r>
    </w:p>
    <w:p w14:paraId="225571D0" w14:textId="77777777" w:rsidR="00CE58C4" w:rsidRDefault="00CE58C4" w:rsidP="00D82FEA">
      <w:pPr>
        <w:pStyle w:val="FP"/>
        <w:keepNext/>
        <w:rPr>
          <w:i/>
          <w:iCs/>
          <w:lang w:eastAsia="en-US"/>
        </w:rPr>
      </w:pPr>
      <w:r>
        <w:rPr>
          <w:i/>
          <w:iCs/>
          <w:lang w:eastAsia="en-US"/>
        </w:rPr>
        <w:t>==== Revisions Deadline ====</w:t>
      </w:r>
    </w:p>
    <w:p w14:paraId="735ACE59" w14:textId="77777777" w:rsidR="00CE58C4" w:rsidRDefault="00CE58C4" w:rsidP="00D82FEA">
      <w:pPr>
        <w:pStyle w:val="FP"/>
        <w:keepNext/>
        <w:rPr>
          <w:i/>
          <w:iCs/>
          <w:lang w:eastAsia="en-US"/>
        </w:rPr>
      </w:pPr>
      <w:r>
        <w:rPr>
          <w:i/>
          <w:iCs/>
          <w:lang w:eastAsia="en-US"/>
        </w:rPr>
        <w:t>Dan (China Mobile) suggest to accept r06</w:t>
      </w:r>
    </w:p>
    <w:p w14:paraId="2B59AFA0" w14:textId="77777777" w:rsidR="00CE58C4" w:rsidRDefault="00CE58C4" w:rsidP="00D82FEA">
      <w:pPr>
        <w:pStyle w:val="FP"/>
        <w:keepNext/>
        <w:rPr>
          <w:i/>
          <w:iCs/>
          <w:lang w:eastAsia="en-US"/>
        </w:rPr>
      </w:pPr>
      <w:r>
        <w:rPr>
          <w:i/>
          <w:iCs/>
          <w:lang w:eastAsia="en-US"/>
        </w:rPr>
        <w:t>Dario (Qualcomm) objects to r03, 4, 5, 6. Can accept r02 + TU adjustment.</w:t>
      </w:r>
    </w:p>
    <w:p w14:paraId="3AA81B46" w14:textId="77777777" w:rsidR="00CE58C4" w:rsidRDefault="00CE58C4" w:rsidP="00D82FEA">
      <w:pPr>
        <w:pStyle w:val="FP"/>
        <w:keepNext/>
        <w:rPr>
          <w:i/>
          <w:iCs/>
          <w:lang w:eastAsia="en-US"/>
        </w:rPr>
      </w:pPr>
      <w:r>
        <w:rPr>
          <w:i/>
          <w:iCs/>
          <w:lang w:eastAsia="en-US"/>
        </w:rPr>
        <w:t>==== Comments Deadline ====</w:t>
      </w:r>
    </w:p>
    <w:p w14:paraId="7E2D4FF1" w14:textId="77777777" w:rsidR="00CE58C4" w:rsidRDefault="00CE58C4" w:rsidP="00D82FEA">
      <w:pPr>
        <w:pStyle w:val="FP"/>
        <w:keepNext/>
        <w:rPr>
          <w:i/>
          <w:iCs/>
          <w:lang w:eastAsia="en-US"/>
        </w:rPr>
      </w:pPr>
      <w:r>
        <w:rPr>
          <w:i/>
          <w:iCs/>
          <w:lang w:eastAsia="en-US"/>
        </w:rPr>
        <w:t>Devaki (Nokia) comments that r01 based on _Nokia revision is missing. Requests that the SID is brought up to CC#2/#3 as it has a pending EN, TU(s) do not match thus changes have to be done. Original version cannot be approved due to pending issues that have not been resolved yet.</w:t>
      </w:r>
    </w:p>
    <w:p w14:paraId="3A4F83CB" w14:textId="77777777" w:rsidR="00CE58C4" w:rsidRDefault="00CE58C4" w:rsidP="00D82FEA">
      <w:pPr>
        <w:pStyle w:val="FP"/>
        <w:keepNext/>
        <w:rPr>
          <w:i/>
          <w:iCs/>
          <w:lang w:eastAsia="en-US"/>
        </w:rPr>
      </w:pPr>
      <w:r>
        <w:rPr>
          <w:i/>
          <w:iCs/>
          <w:lang w:eastAsia="en-US"/>
        </w:rPr>
        <w:t>Dan(China Mobile) provide update r06 in CC#2</w:t>
      </w:r>
    </w:p>
    <w:p w14:paraId="1CCDC60B" w14:textId="2B60C418" w:rsidR="00D82FEA" w:rsidRDefault="00D82FEA" w:rsidP="00D82FEA">
      <w:pPr>
        <w:pStyle w:val="FP"/>
        <w:keepNext/>
        <w:rPr>
          <w:i/>
          <w:iCs/>
          <w:lang w:eastAsia="en-US"/>
        </w:rPr>
      </w:pPr>
    </w:p>
    <w:p w14:paraId="62A61008" w14:textId="77777777" w:rsidR="00D82FEA" w:rsidRDefault="00D82FEA" w:rsidP="00D82FEA">
      <w:pPr>
        <w:keepNext/>
        <w:rPr>
          <w:b/>
          <w:bCs/>
          <w:lang w:eastAsia="en-US"/>
        </w:rPr>
      </w:pPr>
      <w:r>
        <w:rPr>
          <w:b/>
          <w:bCs/>
          <w:lang w:eastAsia="en-US"/>
        </w:rPr>
        <w:t>Comment:</w:t>
      </w:r>
    </w:p>
    <w:p w14:paraId="69381CEE" w14:textId="39763E8F" w:rsidR="00D82FEA" w:rsidRDefault="00D82FEA" w:rsidP="00D82FEA">
      <w:pPr>
        <w:keepNext/>
        <w:rPr>
          <w:lang w:eastAsia="en-US"/>
        </w:rPr>
      </w:pPr>
      <w:r>
        <w:rPr>
          <w:lang w:eastAsia="en-US"/>
        </w:rPr>
        <w:t xml:space="preserve">Revision of (Approved) </w:t>
      </w:r>
      <w:r w:rsidR="00B61F97" w:rsidRPr="00B61F97">
        <w:rPr>
          <w:color w:val="0000FF"/>
          <w:lang w:eastAsia="en-US"/>
        </w:rPr>
        <w:t>S2-2108156</w:t>
      </w:r>
      <w:r>
        <w:rPr>
          <w:lang w:eastAsia="en-US"/>
        </w:rPr>
        <w:t xml:space="preserve"> from S2#147E</w:t>
      </w:r>
    </w:p>
    <w:p w14:paraId="09C265F5" w14:textId="77777777" w:rsidR="00D82FEA" w:rsidRPr="00A555C2" w:rsidRDefault="00D82FEA" w:rsidP="00D82FEA">
      <w:pPr>
        <w:keepNext/>
        <w:rPr>
          <w:b/>
          <w:bCs/>
          <w:lang w:eastAsia="en-US"/>
        </w:rPr>
      </w:pPr>
      <w:r w:rsidRPr="00A555C2">
        <w:rPr>
          <w:b/>
          <w:bCs/>
          <w:lang w:eastAsia="en-US"/>
        </w:rPr>
        <w:t>Discussion and conclusion:</w:t>
      </w:r>
    </w:p>
    <w:p w14:paraId="0C1250C1" w14:textId="4A31382B" w:rsidR="00D82FEA" w:rsidRDefault="0093283D" w:rsidP="00D82FEA">
      <w:pPr>
        <w:rPr>
          <w:lang w:eastAsia="en-US"/>
        </w:rPr>
      </w:pPr>
      <w:r>
        <w:rPr>
          <w:lang w:eastAsia="en-US"/>
        </w:rPr>
        <w:t xml:space="preserve">China Mobile provided </w:t>
      </w:r>
      <w:r w:rsidRPr="000B0067">
        <w:rPr>
          <w:color w:val="0000FF"/>
          <w:lang w:eastAsia="en-US"/>
        </w:rPr>
        <w:t>S2-210</w:t>
      </w:r>
      <w:r>
        <w:rPr>
          <w:color w:val="0000FF"/>
          <w:lang w:eastAsia="en-US"/>
        </w:rPr>
        <w:t>8416</w:t>
      </w:r>
      <w:r w:rsidRPr="000B0067">
        <w:rPr>
          <w:color w:val="0000FF"/>
          <w:lang w:eastAsia="en-US"/>
        </w:rPr>
        <w:t>r</w:t>
      </w:r>
      <w:r>
        <w:rPr>
          <w:color w:val="0000FF"/>
          <w:lang w:eastAsia="en-US"/>
        </w:rPr>
        <w:t>07</w:t>
      </w:r>
      <w:r>
        <w:t xml:space="preserve">. </w:t>
      </w:r>
      <w:r w:rsidRPr="000B0067">
        <w:rPr>
          <w:color w:val="0000FF"/>
          <w:lang w:eastAsia="en-US"/>
        </w:rPr>
        <w:t>S2-210</w:t>
      </w:r>
      <w:r>
        <w:rPr>
          <w:color w:val="0000FF"/>
          <w:lang w:eastAsia="en-US"/>
        </w:rPr>
        <w:t>8416</w:t>
      </w:r>
      <w:r w:rsidRPr="000B0067">
        <w:rPr>
          <w:color w:val="0000FF"/>
          <w:lang w:eastAsia="en-US"/>
        </w:rPr>
        <w:t>r</w:t>
      </w:r>
      <w:r>
        <w:rPr>
          <w:color w:val="0000FF"/>
          <w:lang w:eastAsia="en-US"/>
        </w:rPr>
        <w:t>07</w:t>
      </w:r>
      <w:r>
        <w:t xml:space="preserve"> was agreed and revised in </w:t>
      </w:r>
      <w:r w:rsidRPr="007D69A6">
        <w:rPr>
          <w:color w:val="0000FF"/>
        </w:rPr>
        <w:t>S2-21093</w:t>
      </w:r>
      <w:r>
        <w:rPr>
          <w:color w:val="0000FF"/>
        </w:rPr>
        <w:t>60</w:t>
      </w:r>
      <w:r>
        <w:t xml:space="preserve">, which was </w:t>
      </w:r>
      <w:r w:rsidRPr="00C3284B">
        <w:rPr>
          <w:color w:val="FF0000"/>
          <w:lang w:eastAsia="en-US"/>
        </w:rPr>
        <w:t>approved</w:t>
      </w:r>
      <w:r>
        <w:t>.</w:t>
      </w:r>
    </w:p>
    <w:p w14:paraId="3DB340F2" w14:textId="702C0B87" w:rsidR="00D82FEA" w:rsidRDefault="00B61F97" w:rsidP="00D82FEA">
      <w:pPr>
        <w:keepNext/>
        <w:pBdr>
          <w:top w:val="single" w:sz="4" w:space="1" w:color="auto"/>
        </w:pBdr>
        <w:rPr>
          <w:lang w:eastAsia="en-US"/>
        </w:rPr>
      </w:pPr>
      <w:r w:rsidRPr="00B61F97">
        <w:rPr>
          <w:color w:val="0000FF"/>
          <w:lang w:eastAsia="en-US"/>
        </w:rPr>
        <w:lastRenderedPageBreak/>
        <w:t>S2-2108749</w:t>
      </w:r>
      <w:r w:rsidR="00D82FEA">
        <w:rPr>
          <w:lang w:eastAsia="en-US"/>
        </w:rPr>
        <w:t xml:space="preserve"> (SID NEW) Study on Enablers for Network Automation for 5G - phase 3. (Source: China Mobile, vivo)</w:t>
      </w:r>
    </w:p>
    <w:p w14:paraId="20CF4F5E" w14:textId="77777777" w:rsidR="00D82FEA" w:rsidRPr="00D82FEA" w:rsidRDefault="00D82FEA" w:rsidP="00D82FEA">
      <w:pPr>
        <w:pStyle w:val="FP"/>
        <w:keepNext/>
        <w:rPr>
          <w:b/>
          <w:bCs/>
          <w:i/>
          <w:iCs/>
        </w:rPr>
      </w:pPr>
      <w:r w:rsidRPr="00D82FEA">
        <w:rPr>
          <w:b/>
          <w:bCs/>
          <w:i/>
          <w:iCs/>
        </w:rPr>
        <w:t>e-mail comments:</w:t>
      </w:r>
    </w:p>
    <w:p w14:paraId="7B9D348A" w14:textId="77777777" w:rsidR="00CE58C4" w:rsidRDefault="00CE58C4" w:rsidP="00D82FEA">
      <w:pPr>
        <w:pStyle w:val="FP"/>
        <w:keepNext/>
        <w:rPr>
          <w:i/>
          <w:iCs/>
          <w:lang w:eastAsia="en-US"/>
        </w:rPr>
      </w:pPr>
      <w:r>
        <w:rPr>
          <w:i/>
          <w:iCs/>
          <w:lang w:eastAsia="en-US"/>
        </w:rPr>
        <w:t>Antoine (Orange) provides r01.</w:t>
      </w:r>
    </w:p>
    <w:p w14:paraId="5F01AA2A" w14:textId="77777777" w:rsidR="00CE58C4" w:rsidRDefault="00CE58C4" w:rsidP="00D82FEA">
      <w:pPr>
        <w:pStyle w:val="FP"/>
        <w:keepNext/>
        <w:rPr>
          <w:i/>
          <w:iCs/>
          <w:lang w:eastAsia="en-US"/>
        </w:rPr>
      </w:pPr>
      <w:proofErr w:type="spellStart"/>
      <w:r>
        <w:rPr>
          <w:i/>
          <w:iCs/>
          <w:lang w:eastAsia="en-US"/>
        </w:rPr>
        <w:t>Aihua</w:t>
      </w:r>
      <w:proofErr w:type="spellEnd"/>
      <w:r>
        <w:rPr>
          <w:i/>
          <w:iCs/>
          <w:lang w:eastAsia="en-US"/>
        </w:rPr>
        <w:t>(CMCC) replies and provides r02.</w:t>
      </w:r>
    </w:p>
    <w:p w14:paraId="733F05A3" w14:textId="77777777" w:rsidR="00CE58C4" w:rsidRDefault="00CE58C4" w:rsidP="00D82FEA">
      <w:pPr>
        <w:pStyle w:val="FP"/>
        <w:keepNext/>
        <w:rPr>
          <w:i/>
          <w:iCs/>
          <w:lang w:eastAsia="en-US"/>
        </w:rPr>
      </w:pPr>
      <w:proofErr w:type="spellStart"/>
      <w:r>
        <w:rPr>
          <w:i/>
          <w:iCs/>
          <w:lang w:eastAsia="en-US"/>
        </w:rPr>
        <w:t>Aihua</w:t>
      </w:r>
      <w:proofErr w:type="spellEnd"/>
      <w:r>
        <w:rPr>
          <w:i/>
          <w:iCs/>
          <w:lang w:eastAsia="en-US"/>
        </w:rPr>
        <w:t>(CMCC) provides r03 to make alignment between the first column and the last on the WT tag .</w:t>
      </w:r>
    </w:p>
    <w:p w14:paraId="41DED9C3" w14:textId="77777777" w:rsidR="00CE58C4" w:rsidRDefault="00CE58C4" w:rsidP="00D82FEA">
      <w:pPr>
        <w:pStyle w:val="FP"/>
        <w:keepNext/>
        <w:rPr>
          <w:i/>
          <w:iCs/>
          <w:lang w:eastAsia="en-US"/>
        </w:rPr>
      </w:pPr>
      <w:r>
        <w:rPr>
          <w:i/>
          <w:iCs/>
          <w:lang w:eastAsia="en-US"/>
        </w:rPr>
        <w:t>Xiaobo(vivo) replies and provides r04.</w:t>
      </w:r>
    </w:p>
    <w:p w14:paraId="1648441A" w14:textId="77777777" w:rsidR="00CE58C4" w:rsidRDefault="00CE58C4" w:rsidP="00D82FEA">
      <w:pPr>
        <w:pStyle w:val="FP"/>
        <w:keepNext/>
        <w:rPr>
          <w:i/>
          <w:iCs/>
          <w:lang w:eastAsia="en-US"/>
        </w:rPr>
      </w:pPr>
      <w:r>
        <w:rPr>
          <w:i/>
          <w:iCs/>
          <w:lang w:eastAsia="en-US"/>
        </w:rPr>
        <w:t>Yannick (Nokia): Nokia provides comments. Nokia cannot agree to reduce the TU estimates agreed in SA2#147E without changing the work tasks description. Nokia cannot agree to remove WT#3.1 and WT#3.5.</w:t>
      </w:r>
    </w:p>
    <w:p w14:paraId="7DE0B292" w14:textId="77777777" w:rsidR="00CE58C4" w:rsidRDefault="00CE58C4" w:rsidP="00D82FEA">
      <w:pPr>
        <w:pStyle w:val="FP"/>
        <w:keepNext/>
        <w:rPr>
          <w:i/>
          <w:iCs/>
          <w:lang w:eastAsia="en-US"/>
        </w:rPr>
      </w:pPr>
      <w:r>
        <w:rPr>
          <w:i/>
          <w:iCs/>
          <w:lang w:eastAsia="en-US"/>
        </w:rPr>
        <w:t>Farooq (AT&amp;T) provides proposal on down scoping the study</w:t>
      </w:r>
    </w:p>
    <w:p w14:paraId="59F049DE" w14:textId="77777777" w:rsidR="00CE58C4" w:rsidRDefault="00CE58C4" w:rsidP="00D82FEA">
      <w:pPr>
        <w:pStyle w:val="FP"/>
        <w:keepNext/>
        <w:rPr>
          <w:i/>
          <w:iCs/>
          <w:lang w:eastAsia="en-US"/>
        </w:rPr>
      </w:pPr>
      <w:proofErr w:type="spellStart"/>
      <w:r>
        <w:rPr>
          <w:i/>
          <w:iCs/>
          <w:lang w:eastAsia="en-US"/>
        </w:rPr>
        <w:t>Guliang</w:t>
      </w:r>
      <w:proofErr w:type="spellEnd"/>
      <w:r>
        <w:rPr>
          <w:i/>
          <w:iCs/>
          <w:lang w:eastAsia="en-US"/>
        </w:rPr>
        <w:t xml:space="preserve"> (Inspur) support the SID and would like to co-source it.</w:t>
      </w:r>
    </w:p>
    <w:p w14:paraId="505567E3" w14:textId="77777777" w:rsidR="00CE58C4" w:rsidRDefault="00CE58C4" w:rsidP="00D82FEA">
      <w:pPr>
        <w:pStyle w:val="FP"/>
        <w:keepNext/>
        <w:rPr>
          <w:i/>
          <w:iCs/>
          <w:lang w:eastAsia="en-US"/>
        </w:rPr>
      </w:pPr>
      <w:r>
        <w:rPr>
          <w:i/>
          <w:iCs/>
          <w:lang w:eastAsia="en-US"/>
        </w:rPr>
        <w:t xml:space="preserve">Belen (Ericsson) objects to all revisions presented so far, supports AT&amp;T proposal to discuss </w:t>
      </w:r>
      <w:proofErr w:type="spellStart"/>
      <w:r>
        <w:rPr>
          <w:i/>
          <w:iCs/>
          <w:lang w:eastAsia="en-US"/>
        </w:rPr>
        <w:t>thos</w:t>
      </w:r>
      <w:proofErr w:type="spellEnd"/>
      <w:r>
        <w:rPr>
          <w:i/>
          <w:iCs/>
          <w:lang w:eastAsia="en-US"/>
        </w:rPr>
        <w:t xml:space="preserve"> WT that start with 'whether and how' for </w:t>
      </w:r>
      <w:proofErr w:type="spellStart"/>
      <w:r>
        <w:rPr>
          <w:i/>
          <w:iCs/>
          <w:lang w:eastAsia="en-US"/>
        </w:rPr>
        <w:t>downscoping</w:t>
      </w:r>
      <w:proofErr w:type="spellEnd"/>
      <w:r>
        <w:rPr>
          <w:i/>
          <w:iCs/>
          <w:lang w:eastAsia="en-US"/>
        </w:rPr>
        <w:t>.</w:t>
      </w:r>
    </w:p>
    <w:p w14:paraId="21667957" w14:textId="77777777" w:rsidR="00CE58C4" w:rsidRDefault="00CE58C4" w:rsidP="00D82FEA">
      <w:pPr>
        <w:pStyle w:val="FP"/>
        <w:keepNext/>
        <w:rPr>
          <w:i/>
          <w:iCs/>
          <w:lang w:eastAsia="en-US"/>
        </w:rPr>
      </w:pPr>
      <w:r>
        <w:rPr>
          <w:i/>
          <w:iCs/>
          <w:lang w:eastAsia="en-US"/>
        </w:rPr>
        <w:t>Juan Zhang (Qualcomm) supports to trigger a discussion for down scoping but not just simply reduce the total number.</w:t>
      </w:r>
    </w:p>
    <w:p w14:paraId="7282E4C6" w14:textId="77777777" w:rsidR="00CE58C4" w:rsidRDefault="00CE58C4" w:rsidP="00D82FEA">
      <w:pPr>
        <w:pStyle w:val="FP"/>
        <w:keepNext/>
        <w:rPr>
          <w:i/>
          <w:iCs/>
          <w:lang w:eastAsia="en-US"/>
        </w:rPr>
      </w:pPr>
      <w:r>
        <w:rPr>
          <w:i/>
          <w:iCs/>
          <w:lang w:eastAsia="en-US"/>
        </w:rPr>
        <w:t>LaeYoung (LGE) also thinks that down-scoping is needed instead of just down-sizing to unrealistic TUs.</w:t>
      </w:r>
    </w:p>
    <w:p w14:paraId="74957CB8" w14:textId="77777777" w:rsidR="00CE58C4" w:rsidRDefault="00CE58C4" w:rsidP="00D82FEA">
      <w:pPr>
        <w:pStyle w:val="FP"/>
        <w:keepNext/>
        <w:rPr>
          <w:i/>
          <w:iCs/>
          <w:lang w:eastAsia="en-US"/>
        </w:rPr>
      </w:pPr>
      <w:r>
        <w:rPr>
          <w:i/>
          <w:iCs/>
          <w:lang w:eastAsia="en-US"/>
        </w:rPr>
        <w:t>David (Samsung) supports avoiding plain down-sizing without adjustments in the scope.</w:t>
      </w:r>
    </w:p>
    <w:p w14:paraId="22228344" w14:textId="77777777" w:rsidR="00CE58C4" w:rsidRDefault="00CE58C4" w:rsidP="00D82FEA">
      <w:pPr>
        <w:pStyle w:val="FP"/>
        <w:keepNext/>
        <w:rPr>
          <w:i/>
          <w:iCs/>
          <w:lang w:eastAsia="en-US"/>
        </w:rPr>
      </w:pPr>
      <w:r>
        <w:rPr>
          <w:i/>
          <w:iCs/>
          <w:lang w:eastAsia="en-US"/>
        </w:rPr>
        <w:t>Dimitris (Lenovo) supports the view that any changes to TU would require adjustments in the scope</w:t>
      </w:r>
    </w:p>
    <w:p w14:paraId="60EEF8A2" w14:textId="77777777" w:rsidR="00CE58C4" w:rsidRDefault="00CE58C4" w:rsidP="00D82FEA">
      <w:pPr>
        <w:pStyle w:val="FP"/>
        <w:keepNext/>
        <w:rPr>
          <w:i/>
          <w:iCs/>
          <w:lang w:eastAsia="en-US"/>
        </w:rPr>
      </w:pPr>
      <w:r>
        <w:rPr>
          <w:i/>
          <w:iCs/>
          <w:lang w:eastAsia="en-US"/>
        </w:rPr>
        <w:t>Antoine (Orange) provides r05.</w:t>
      </w:r>
    </w:p>
    <w:p w14:paraId="0FD3F9A9" w14:textId="77777777" w:rsidR="00CE58C4" w:rsidRDefault="00CE58C4" w:rsidP="00D82FEA">
      <w:pPr>
        <w:pStyle w:val="FP"/>
        <w:keepNext/>
        <w:rPr>
          <w:i/>
          <w:iCs/>
          <w:lang w:eastAsia="en-US"/>
        </w:rPr>
      </w:pPr>
      <w:proofErr w:type="spellStart"/>
      <w:r>
        <w:rPr>
          <w:i/>
          <w:iCs/>
          <w:lang w:eastAsia="en-US"/>
        </w:rPr>
        <w:t>Aihua</w:t>
      </w:r>
      <w:proofErr w:type="spellEnd"/>
      <w:r>
        <w:rPr>
          <w:i/>
          <w:iCs/>
          <w:lang w:eastAsia="en-US"/>
        </w:rPr>
        <w:t xml:space="preserve"> (CMCC) replies and provides r06.</w:t>
      </w:r>
    </w:p>
    <w:p w14:paraId="4F683438" w14:textId="77777777" w:rsidR="00CE58C4" w:rsidRDefault="00CE58C4" w:rsidP="00D82FEA">
      <w:pPr>
        <w:pStyle w:val="FP"/>
        <w:keepNext/>
        <w:rPr>
          <w:i/>
          <w:iCs/>
          <w:lang w:eastAsia="en-US"/>
        </w:rPr>
      </w:pPr>
      <w:r>
        <w:rPr>
          <w:i/>
          <w:iCs/>
          <w:lang w:eastAsia="en-US"/>
        </w:rPr>
        <w:t>Malla (NTT DOCOMO) object r06.</w:t>
      </w:r>
    </w:p>
    <w:p w14:paraId="2CA73193" w14:textId="77777777" w:rsidR="00CE58C4" w:rsidRDefault="00CE58C4" w:rsidP="00D82FEA">
      <w:pPr>
        <w:pStyle w:val="FP"/>
        <w:keepNext/>
        <w:rPr>
          <w:i/>
          <w:iCs/>
          <w:lang w:eastAsia="en-US"/>
        </w:rPr>
      </w:pPr>
      <w:r>
        <w:rPr>
          <w:i/>
          <w:iCs/>
          <w:lang w:eastAsia="en-US"/>
        </w:rPr>
        <w:t>Malla (NTT DOCOMO) further comment.</w:t>
      </w:r>
    </w:p>
    <w:p w14:paraId="2FD9E65F" w14:textId="77777777" w:rsidR="00CE58C4" w:rsidRDefault="00CE58C4" w:rsidP="00D82FEA">
      <w:pPr>
        <w:pStyle w:val="FP"/>
        <w:keepNext/>
        <w:rPr>
          <w:i/>
          <w:iCs/>
          <w:lang w:eastAsia="en-US"/>
        </w:rPr>
      </w:pPr>
      <w:r>
        <w:rPr>
          <w:i/>
          <w:iCs/>
          <w:lang w:eastAsia="en-US"/>
        </w:rPr>
        <w:t>Belen (Ericsson) objects to r06</w:t>
      </w:r>
    </w:p>
    <w:p w14:paraId="49EF43C0" w14:textId="77777777" w:rsidR="00CE58C4" w:rsidRDefault="00CE58C4" w:rsidP="00D82FEA">
      <w:pPr>
        <w:pStyle w:val="FP"/>
        <w:keepNext/>
        <w:rPr>
          <w:i/>
          <w:iCs/>
          <w:lang w:eastAsia="en-US"/>
        </w:rPr>
      </w:pPr>
      <w:r>
        <w:rPr>
          <w:i/>
          <w:iCs/>
          <w:lang w:eastAsia="en-US"/>
        </w:rPr>
        <w:t>Juan Zhang (Qualcomm) proposes to start a moderate email discussion.</w:t>
      </w:r>
    </w:p>
    <w:p w14:paraId="57A46B35" w14:textId="77777777" w:rsidR="00CE58C4" w:rsidRDefault="00CE58C4" w:rsidP="00D82FEA">
      <w:pPr>
        <w:pStyle w:val="FP"/>
        <w:keepNext/>
        <w:rPr>
          <w:i/>
          <w:iCs/>
          <w:lang w:eastAsia="en-US"/>
        </w:rPr>
      </w:pPr>
      <w:r>
        <w:rPr>
          <w:i/>
          <w:iCs/>
          <w:lang w:eastAsia="en-US"/>
        </w:rPr>
        <w:t>David (Samsung) comments.</w:t>
      </w:r>
    </w:p>
    <w:p w14:paraId="11249D64" w14:textId="77777777" w:rsidR="00CE58C4" w:rsidRDefault="00CE58C4" w:rsidP="00D82FEA">
      <w:pPr>
        <w:pStyle w:val="FP"/>
        <w:keepNext/>
        <w:rPr>
          <w:i/>
          <w:iCs/>
          <w:lang w:eastAsia="en-US"/>
        </w:rPr>
      </w:pPr>
      <w:proofErr w:type="spellStart"/>
      <w:r>
        <w:rPr>
          <w:i/>
          <w:iCs/>
          <w:lang w:eastAsia="en-US"/>
        </w:rPr>
        <w:t>Aihua</w:t>
      </w:r>
      <w:proofErr w:type="spellEnd"/>
      <w:r>
        <w:rPr>
          <w:i/>
          <w:iCs/>
          <w:lang w:eastAsia="en-US"/>
        </w:rPr>
        <w:t>(CMCC) comments and provides r07 as the basis for potential MED.</w:t>
      </w:r>
    </w:p>
    <w:p w14:paraId="33E4A597" w14:textId="77777777" w:rsidR="00CE58C4" w:rsidRDefault="00CE58C4" w:rsidP="00D82FEA">
      <w:pPr>
        <w:pStyle w:val="FP"/>
        <w:keepNext/>
        <w:rPr>
          <w:i/>
          <w:iCs/>
          <w:lang w:eastAsia="en-US"/>
        </w:rPr>
      </w:pPr>
      <w:r>
        <w:rPr>
          <w:i/>
          <w:iCs/>
          <w:lang w:eastAsia="en-US"/>
        </w:rPr>
        <w:t>Belen (Ericsson) comments on r07 and ask for updates</w:t>
      </w:r>
    </w:p>
    <w:p w14:paraId="62665E5E" w14:textId="77777777" w:rsidR="00CE58C4" w:rsidRDefault="00CE58C4" w:rsidP="00D82FEA">
      <w:pPr>
        <w:pStyle w:val="FP"/>
        <w:keepNext/>
        <w:rPr>
          <w:i/>
          <w:iCs/>
          <w:lang w:eastAsia="en-US"/>
        </w:rPr>
      </w:pPr>
      <w:r>
        <w:rPr>
          <w:i/>
          <w:iCs/>
          <w:lang w:eastAsia="en-US"/>
        </w:rPr>
        <w:t>==== Revisions Deadline ====</w:t>
      </w:r>
    </w:p>
    <w:p w14:paraId="52BB1E11" w14:textId="77777777" w:rsidR="00CE58C4" w:rsidRDefault="00CE58C4" w:rsidP="00D82FEA">
      <w:pPr>
        <w:pStyle w:val="FP"/>
        <w:keepNext/>
        <w:rPr>
          <w:i/>
          <w:iCs/>
          <w:lang w:eastAsia="en-US"/>
        </w:rPr>
      </w:pPr>
      <w:r>
        <w:rPr>
          <w:i/>
          <w:iCs/>
          <w:lang w:eastAsia="en-US"/>
        </w:rPr>
        <w:t>Xiaobo(vivo) reply Belen's comments.</w:t>
      </w:r>
    </w:p>
    <w:p w14:paraId="347E0B44" w14:textId="77777777" w:rsidR="00CE58C4" w:rsidRDefault="00CE58C4" w:rsidP="00D82FEA">
      <w:pPr>
        <w:pStyle w:val="FP"/>
        <w:keepNext/>
        <w:rPr>
          <w:i/>
          <w:iCs/>
          <w:lang w:eastAsia="en-US"/>
        </w:rPr>
      </w:pPr>
      <w:r>
        <w:rPr>
          <w:i/>
          <w:iCs/>
          <w:lang w:eastAsia="en-US"/>
        </w:rPr>
        <w:t>Yang (OPPO) provides the rewording suggestion.</w:t>
      </w:r>
    </w:p>
    <w:p w14:paraId="54CA90EE" w14:textId="77777777" w:rsidR="00CE58C4" w:rsidRDefault="00CE58C4" w:rsidP="00D82FEA">
      <w:pPr>
        <w:pStyle w:val="FP"/>
        <w:keepNext/>
        <w:rPr>
          <w:i/>
          <w:iCs/>
          <w:lang w:eastAsia="en-US"/>
        </w:rPr>
      </w:pPr>
      <w:r>
        <w:rPr>
          <w:i/>
          <w:iCs/>
          <w:lang w:eastAsia="en-US"/>
        </w:rPr>
        <w:t>Belen (Ericsson) still objects to r07. Provides a rewording suggestion</w:t>
      </w:r>
    </w:p>
    <w:p w14:paraId="35905E6F" w14:textId="77777777" w:rsidR="00CE58C4" w:rsidRDefault="00CE58C4" w:rsidP="00D82FEA">
      <w:pPr>
        <w:pStyle w:val="FP"/>
        <w:keepNext/>
        <w:rPr>
          <w:i/>
          <w:iCs/>
          <w:lang w:eastAsia="en-US"/>
        </w:rPr>
      </w:pPr>
      <w:r>
        <w:rPr>
          <w:i/>
          <w:iCs/>
          <w:lang w:eastAsia="en-US"/>
        </w:rPr>
        <w:t>Yannick (Nokia): Nokia objects to all revisions that attempt to remove some work tasks (r01, r02, r03, r04, r06) and to initial version that reduces the TU estimates without appropriate down-scoping for the work. We should have proper moderated email discussion to further reduce the number of work tasks and suggest to discuss the details for this at a CC during this meeting.</w:t>
      </w:r>
    </w:p>
    <w:p w14:paraId="49409D56" w14:textId="77777777" w:rsidR="00CE58C4" w:rsidRDefault="00CE58C4" w:rsidP="00D82FEA">
      <w:pPr>
        <w:pStyle w:val="FP"/>
        <w:keepNext/>
        <w:rPr>
          <w:i/>
          <w:iCs/>
          <w:lang w:eastAsia="en-US"/>
        </w:rPr>
      </w:pPr>
      <w:r>
        <w:rPr>
          <w:i/>
          <w:iCs/>
          <w:lang w:eastAsia="en-US"/>
        </w:rPr>
        <w:t>Xiaobo(vivo) support the proposal from Yannick(Nokia) to reword WT#3.8.</w:t>
      </w:r>
    </w:p>
    <w:p w14:paraId="218EB49F" w14:textId="77777777" w:rsidR="00CE58C4" w:rsidRDefault="00CE58C4" w:rsidP="00D82FEA">
      <w:pPr>
        <w:pStyle w:val="FP"/>
        <w:keepNext/>
        <w:rPr>
          <w:i/>
          <w:iCs/>
          <w:lang w:eastAsia="en-US"/>
        </w:rPr>
      </w:pPr>
      <w:r>
        <w:rPr>
          <w:i/>
          <w:iCs/>
          <w:lang w:eastAsia="en-US"/>
        </w:rPr>
        <w:t>==== Comments Deadline ====</w:t>
      </w:r>
    </w:p>
    <w:p w14:paraId="6414EC2A" w14:textId="5D44AD80" w:rsidR="00CE58C4" w:rsidRDefault="00CE58C4" w:rsidP="00D82FEA">
      <w:pPr>
        <w:pStyle w:val="FP"/>
        <w:keepNext/>
        <w:rPr>
          <w:i/>
          <w:iCs/>
          <w:lang w:eastAsia="en-US"/>
        </w:rPr>
      </w:pPr>
      <w:proofErr w:type="spellStart"/>
      <w:r>
        <w:rPr>
          <w:i/>
          <w:iCs/>
          <w:lang w:eastAsia="en-US"/>
        </w:rPr>
        <w:t>Aihua</w:t>
      </w:r>
      <w:proofErr w:type="spellEnd"/>
      <w:r>
        <w:rPr>
          <w:i/>
          <w:iCs/>
          <w:lang w:eastAsia="en-US"/>
        </w:rPr>
        <w:t>(CMCC) provides drafting r08 for further check.</w:t>
      </w:r>
    </w:p>
    <w:p w14:paraId="2EC0E636" w14:textId="77777777" w:rsidR="0093283D" w:rsidRDefault="0093283D" w:rsidP="00D82FEA">
      <w:pPr>
        <w:pStyle w:val="FP"/>
        <w:keepNext/>
        <w:rPr>
          <w:i/>
          <w:iCs/>
          <w:lang w:eastAsia="en-US"/>
        </w:rPr>
      </w:pPr>
    </w:p>
    <w:p w14:paraId="6E6A8F15" w14:textId="1512F77B" w:rsidR="00D82FEA" w:rsidRPr="0093283D" w:rsidRDefault="0093283D" w:rsidP="0093283D">
      <w:pPr>
        <w:keepNext/>
        <w:rPr>
          <w:b/>
          <w:bCs/>
          <w:lang w:eastAsia="en-US"/>
        </w:rPr>
      </w:pPr>
      <w:r w:rsidRPr="0093283D">
        <w:rPr>
          <w:b/>
          <w:bCs/>
          <w:lang w:eastAsia="en-US"/>
        </w:rPr>
        <w:t>D</w:t>
      </w:r>
      <w:r w:rsidR="00D82FEA" w:rsidRPr="0093283D">
        <w:rPr>
          <w:b/>
          <w:bCs/>
          <w:lang w:eastAsia="en-US"/>
        </w:rPr>
        <w:t>iscussion and conclusion:</w:t>
      </w:r>
    </w:p>
    <w:p w14:paraId="5CCC2FC1" w14:textId="403BD3DB" w:rsidR="0093283D" w:rsidRPr="0093283D" w:rsidRDefault="0093283D" w:rsidP="00D82FEA">
      <w:r>
        <w:rPr>
          <w:lang w:eastAsia="en-US"/>
        </w:rPr>
        <w:t xml:space="preserve">China Mobile provided </w:t>
      </w:r>
      <w:r w:rsidRPr="000B0067">
        <w:rPr>
          <w:color w:val="0000FF"/>
          <w:lang w:eastAsia="en-US"/>
        </w:rPr>
        <w:t>S2-2108</w:t>
      </w:r>
      <w:r>
        <w:rPr>
          <w:color w:val="0000FF"/>
          <w:lang w:eastAsia="en-US"/>
        </w:rPr>
        <w:t>749r08</w:t>
      </w:r>
      <w:r>
        <w:t>.</w:t>
      </w:r>
      <w:r w:rsidRPr="0093283D">
        <w:rPr>
          <w:b/>
          <w:bCs/>
        </w:rPr>
        <w:t xml:space="preserve"> It was commented that the TU Budget for this needs further work to try to reduce it if possible.</w:t>
      </w:r>
      <w:r>
        <w:t xml:space="preserve"> Ericsson suggested Rapporteurs indicate which items they will favour for prioritization. </w:t>
      </w:r>
      <w:r w:rsidRPr="000B0067">
        <w:rPr>
          <w:color w:val="0000FF"/>
          <w:lang w:eastAsia="en-US"/>
        </w:rPr>
        <w:t>S2-2108</w:t>
      </w:r>
      <w:r>
        <w:rPr>
          <w:color w:val="0000FF"/>
          <w:lang w:eastAsia="en-US"/>
        </w:rPr>
        <w:t>749r08</w:t>
      </w:r>
      <w:r>
        <w:t xml:space="preserve"> was agreed and revised in </w:t>
      </w:r>
      <w:r w:rsidRPr="0093283D">
        <w:rPr>
          <w:color w:val="0000FF"/>
        </w:rPr>
        <w:t>S2-2109361</w:t>
      </w:r>
      <w:r>
        <w:t xml:space="preserve">, which was </w:t>
      </w:r>
      <w:r w:rsidRPr="00C3284B">
        <w:rPr>
          <w:color w:val="FF0000"/>
          <w:lang w:eastAsia="en-US"/>
        </w:rPr>
        <w:t>approved</w:t>
      </w:r>
      <w:r>
        <w:t>.</w:t>
      </w:r>
      <w:r w:rsidRPr="0093283D">
        <w:rPr>
          <w:b/>
          <w:bCs/>
        </w:rPr>
        <w:t xml:space="preserve"> It was </w:t>
      </w:r>
      <w:r>
        <w:rPr>
          <w:b/>
          <w:bCs/>
        </w:rPr>
        <w:t>noted</w:t>
      </w:r>
      <w:r w:rsidRPr="0093283D">
        <w:rPr>
          <w:b/>
          <w:bCs/>
        </w:rPr>
        <w:t xml:space="preserve"> that the TU Budget for this</w:t>
      </w:r>
      <w:r w:rsidR="00F56D6F">
        <w:rPr>
          <w:b/>
          <w:bCs/>
        </w:rPr>
        <w:t xml:space="preserve"> SID exceeds the limit per SID and it</w:t>
      </w:r>
      <w:r w:rsidRPr="0093283D">
        <w:rPr>
          <w:b/>
          <w:bCs/>
        </w:rPr>
        <w:t xml:space="preserve"> needs further </w:t>
      </w:r>
      <w:r>
        <w:rPr>
          <w:b/>
          <w:bCs/>
        </w:rPr>
        <w:t xml:space="preserve">off-line </w:t>
      </w:r>
      <w:r w:rsidRPr="0093283D">
        <w:rPr>
          <w:b/>
          <w:bCs/>
        </w:rPr>
        <w:t>work</w:t>
      </w:r>
      <w:r>
        <w:t>.</w:t>
      </w:r>
    </w:p>
    <w:p w14:paraId="54E032D9" w14:textId="2050E8D7" w:rsidR="00A842AE" w:rsidRDefault="00A842AE" w:rsidP="00E6060F"/>
    <w:p w14:paraId="412888E5" w14:textId="43A31252" w:rsidR="000B0067" w:rsidRDefault="000B0067" w:rsidP="000B0067">
      <w:pPr>
        <w:pStyle w:val="Heading2"/>
      </w:pPr>
      <w:r>
        <w:t>Other documents marked 'For CC#3'</w:t>
      </w:r>
    </w:p>
    <w:p w14:paraId="489A54E7" w14:textId="77777777" w:rsidR="000B0067" w:rsidRDefault="000B0067" w:rsidP="000B0067">
      <w:pPr>
        <w:keepNext/>
        <w:pBdr>
          <w:top w:val="single" w:sz="4" w:space="1" w:color="auto"/>
        </w:pBdr>
        <w:rPr>
          <w:lang w:eastAsia="en-US"/>
        </w:rPr>
      </w:pPr>
      <w:r w:rsidRPr="00CE58C4">
        <w:rPr>
          <w:color w:val="0000FF"/>
          <w:lang w:eastAsia="en-US"/>
        </w:rPr>
        <w:t>S2-2108806</w:t>
      </w:r>
      <w:r>
        <w:rPr>
          <w:lang w:eastAsia="en-US"/>
        </w:rPr>
        <w:t xml:space="preserve"> (LS OUT) [DRAFT] LS Reply on rejected NSSAI for the maximum number of UE reached when TAIs belonging to different PLMNs (Source: Nokia, Nokia Shanghai Bell)</w:t>
      </w:r>
    </w:p>
    <w:p w14:paraId="63B7F1F1" w14:textId="77777777" w:rsidR="000B0067" w:rsidRPr="00CE58C4" w:rsidRDefault="000B0067" w:rsidP="000B0067">
      <w:pPr>
        <w:pStyle w:val="FP"/>
        <w:keepNext/>
        <w:rPr>
          <w:b/>
          <w:bCs/>
          <w:i/>
          <w:iCs/>
          <w:lang w:eastAsia="en-US"/>
        </w:rPr>
      </w:pPr>
      <w:r w:rsidRPr="00CE58C4">
        <w:rPr>
          <w:b/>
          <w:bCs/>
          <w:i/>
          <w:iCs/>
          <w:lang w:eastAsia="en-US"/>
        </w:rPr>
        <w:t>e-mail comments:</w:t>
      </w:r>
    </w:p>
    <w:p w14:paraId="22C98418" w14:textId="77777777" w:rsidR="000B0067" w:rsidRDefault="000B0067" w:rsidP="000B0067">
      <w:pPr>
        <w:pStyle w:val="FP"/>
        <w:keepNext/>
        <w:rPr>
          <w:i/>
          <w:iCs/>
          <w:lang w:eastAsia="en-US"/>
        </w:rPr>
      </w:pPr>
      <w:proofErr w:type="spellStart"/>
      <w:r>
        <w:rPr>
          <w:i/>
          <w:iCs/>
          <w:lang w:eastAsia="en-US"/>
        </w:rPr>
        <w:t>Jinguo</w:t>
      </w:r>
      <w:proofErr w:type="spellEnd"/>
      <w:r>
        <w:rPr>
          <w:i/>
          <w:iCs/>
          <w:lang w:eastAsia="en-US"/>
        </w:rPr>
        <w:t>(ZTE) suggests merge 8806 into 8607</w:t>
      </w:r>
    </w:p>
    <w:p w14:paraId="27DD4285" w14:textId="77777777" w:rsidR="000B0067" w:rsidRDefault="000B0067" w:rsidP="000B0067">
      <w:pPr>
        <w:pStyle w:val="FP"/>
        <w:keepNext/>
        <w:rPr>
          <w:i/>
          <w:iCs/>
          <w:lang w:eastAsia="en-US"/>
        </w:rPr>
      </w:pPr>
      <w:r>
        <w:rPr>
          <w:i/>
          <w:iCs/>
          <w:lang w:eastAsia="en-US"/>
        </w:rPr>
        <w:t>Peter Hedman (Ericsson) propose to mark the LS as noted</w:t>
      </w:r>
    </w:p>
    <w:p w14:paraId="6E4DABD3" w14:textId="77777777" w:rsidR="000B0067" w:rsidRDefault="000B0067" w:rsidP="000B0067">
      <w:pPr>
        <w:pStyle w:val="FP"/>
        <w:keepNext/>
        <w:rPr>
          <w:i/>
          <w:iCs/>
          <w:lang w:eastAsia="en-US"/>
        </w:rPr>
      </w:pPr>
      <w:proofErr w:type="spellStart"/>
      <w:r>
        <w:rPr>
          <w:i/>
          <w:iCs/>
          <w:lang w:eastAsia="en-US"/>
        </w:rPr>
        <w:t>alessio</w:t>
      </w:r>
      <w:proofErr w:type="spellEnd"/>
      <w:r>
        <w:rPr>
          <w:i/>
          <w:iCs/>
          <w:lang w:eastAsia="en-US"/>
        </w:rPr>
        <w:t xml:space="preserve">(Nokia) can only accepted the text in the formally agreed LS OUT ( without referring to the CR, we can remove the CR reference if the text in there is </w:t>
      </w:r>
      <w:proofErr w:type="spellStart"/>
      <w:r>
        <w:rPr>
          <w:i/>
          <w:iCs/>
          <w:lang w:eastAsia="en-US"/>
        </w:rPr>
        <w:t>agreable</w:t>
      </w:r>
      <w:proofErr w:type="spellEnd"/>
      <w:r>
        <w:rPr>
          <w:i/>
          <w:iCs/>
          <w:lang w:eastAsia="en-US"/>
        </w:rPr>
        <w:t>). if despite this was approved people object to it, we put on hold any LS on this.</w:t>
      </w:r>
    </w:p>
    <w:p w14:paraId="34C5B0BE" w14:textId="77777777" w:rsidR="000B0067" w:rsidRDefault="000B0067" w:rsidP="000B0067">
      <w:pPr>
        <w:pStyle w:val="FP"/>
        <w:keepNext/>
        <w:rPr>
          <w:i/>
          <w:iCs/>
          <w:lang w:eastAsia="en-US"/>
        </w:rPr>
      </w:pPr>
      <w:r>
        <w:rPr>
          <w:i/>
          <w:iCs/>
          <w:lang w:eastAsia="en-US"/>
        </w:rPr>
        <w:t>Alessio(</w:t>
      </w:r>
      <w:proofErr w:type="spellStart"/>
      <w:r>
        <w:rPr>
          <w:i/>
          <w:iCs/>
          <w:lang w:eastAsia="en-US"/>
        </w:rPr>
        <w:t>nokia</w:t>
      </w:r>
      <w:proofErr w:type="spellEnd"/>
      <w:r>
        <w:rPr>
          <w:i/>
          <w:iCs/>
          <w:lang w:eastAsia="en-US"/>
        </w:rPr>
        <w:t>) comments that this LS was not receiving any comment so it is agreed per process technically. we can remove any reference to the CR but the technical content seems not challenged. I can work on an update text removing the CR reference and focus on the feedback in bullets 1 AND 2.</w:t>
      </w:r>
    </w:p>
    <w:p w14:paraId="1F1A42DD" w14:textId="77777777" w:rsidR="000B0067" w:rsidRDefault="000B0067" w:rsidP="000B0067">
      <w:pPr>
        <w:pStyle w:val="FP"/>
        <w:keepNext/>
        <w:rPr>
          <w:i/>
          <w:iCs/>
          <w:lang w:eastAsia="en-US"/>
        </w:rPr>
      </w:pPr>
      <w:proofErr w:type="spellStart"/>
      <w:r>
        <w:rPr>
          <w:i/>
          <w:iCs/>
          <w:lang w:eastAsia="en-US"/>
        </w:rPr>
        <w:t>Jinguo</w:t>
      </w:r>
      <w:proofErr w:type="spellEnd"/>
      <w:r>
        <w:rPr>
          <w:i/>
          <w:iCs/>
          <w:lang w:eastAsia="en-US"/>
        </w:rPr>
        <w:t>(ZTE) asks discussion at CC#2</w:t>
      </w:r>
    </w:p>
    <w:p w14:paraId="4D83E9F5" w14:textId="77777777" w:rsidR="000B0067" w:rsidRDefault="000B0067" w:rsidP="000B0067">
      <w:pPr>
        <w:pStyle w:val="FP"/>
        <w:keepNext/>
        <w:rPr>
          <w:i/>
          <w:iCs/>
          <w:lang w:eastAsia="en-US"/>
        </w:rPr>
      </w:pPr>
      <w:r>
        <w:rPr>
          <w:i/>
          <w:iCs/>
          <w:lang w:eastAsia="en-US"/>
        </w:rPr>
        <w:t>==== Comments Deadline ====</w:t>
      </w:r>
    </w:p>
    <w:p w14:paraId="58B33564" w14:textId="77777777" w:rsidR="000B0067" w:rsidRDefault="000B0067" w:rsidP="000B0067">
      <w:pPr>
        <w:pStyle w:val="FP"/>
        <w:keepNext/>
        <w:rPr>
          <w:i/>
          <w:iCs/>
          <w:lang w:eastAsia="en-US"/>
        </w:rPr>
      </w:pPr>
      <w:r>
        <w:rPr>
          <w:i/>
          <w:iCs/>
          <w:lang w:eastAsia="en-US"/>
        </w:rPr>
        <w:t xml:space="preserve">Alessio( Nokia) provides a modified text that keeps the 'agreed' concepts but removes reference to a CR. add the text as proposed by peter. Asks </w:t>
      </w:r>
      <w:proofErr w:type="spellStart"/>
      <w:r>
        <w:rPr>
          <w:i/>
          <w:iCs/>
          <w:lang w:eastAsia="en-US"/>
        </w:rPr>
        <w:t>Jinguo</w:t>
      </w:r>
      <w:proofErr w:type="spellEnd"/>
      <w:r>
        <w:rPr>
          <w:i/>
          <w:iCs/>
          <w:lang w:eastAsia="en-US"/>
        </w:rPr>
        <w:t>(ZTE) and TAO to insist in obtaining discussion at CC#2</w:t>
      </w:r>
    </w:p>
    <w:p w14:paraId="6E1431EA" w14:textId="77777777" w:rsidR="000B0067" w:rsidRPr="00CE58C4" w:rsidRDefault="000B0067" w:rsidP="000B0067">
      <w:pPr>
        <w:pStyle w:val="FP"/>
        <w:keepNext/>
        <w:rPr>
          <w:i/>
          <w:iCs/>
          <w:lang w:eastAsia="en-US"/>
        </w:rPr>
      </w:pPr>
    </w:p>
    <w:p w14:paraId="17CBD020" w14:textId="77777777" w:rsidR="000B0067" w:rsidRPr="00A555C2" w:rsidRDefault="000B0067" w:rsidP="000B0067">
      <w:pPr>
        <w:keepNext/>
        <w:rPr>
          <w:b/>
          <w:bCs/>
          <w:lang w:eastAsia="en-US"/>
        </w:rPr>
      </w:pPr>
      <w:r w:rsidRPr="00A555C2">
        <w:rPr>
          <w:b/>
          <w:bCs/>
          <w:lang w:eastAsia="en-US"/>
        </w:rPr>
        <w:t>Discussion and conclusion:</w:t>
      </w:r>
    </w:p>
    <w:p w14:paraId="00FC27AE" w14:textId="33069E64" w:rsidR="000B0067" w:rsidRPr="006F597B" w:rsidRDefault="006F597B" w:rsidP="000B0067">
      <w:r>
        <w:t xml:space="preserve">Nokia provided </w:t>
      </w:r>
      <w:r w:rsidRPr="00CE58C4">
        <w:rPr>
          <w:color w:val="0000FF"/>
          <w:lang w:eastAsia="en-US"/>
        </w:rPr>
        <w:t>S2-2108806</w:t>
      </w:r>
      <w:r>
        <w:rPr>
          <w:color w:val="0000FF"/>
          <w:lang w:eastAsia="en-US"/>
        </w:rPr>
        <w:t>r02</w:t>
      </w:r>
      <w:r>
        <w:t xml:space="preserve">. </w:t>
      </w:r>
      <w:r w:rsidRPr="00CE58C4">
        <w:rPr>
          <w:color w:val="0000FF"/>
          <w:lang w:eastAsia="en-US"/>
        </w:rPr>
        <w:t>S2-2108806</w:t>
      </w:r>
      <w:r>
        <w:rPr>
          <w:color w:val="0000FF"/>
          <w:lang w:eastAsia="en-US"/>
        </w:rPr>
        <w:t>r02</w:t>
      </w:r>
      <w:r w:rsidRPr="006F597B">
        <w:t xml:space="preserve"> </w:t>
      </w:r>
      <w:r>
        <w:t xml:space="preserve">was agreed and revised in </w:t>
      </w:r>
      <w:r w:rsidRPr="0093283D">
        <w:rPr>
          <w:color w:val="0000FF"/>
        </w:rPr>
        <w:t>S2-210936</w:t>
      </w:r>
      <w:r>
        <w:rPr>
          <w:color w:val="0000FF"/>
        </w:rPr>
        <w:t>4</w:t>
      </w:r>
      <w:r>
        <w:t xml:space="preserve">, which was </w:t>
      </w:r>
      <w:r w:rsidRPr="00C3284B">
        <w:rPr>
          <w:color w:val="FF0000"/>
          <w:lang w:eastAsia="en-US"/>
        </w:rPr>
        <w:t>approved</w:t>
      </w:r>
      <w:r>
        <w:t>.</w:t>
      </w:r>
    </w:p>
    <w:p w14:paraId="45A04E1B" w14:textId="77777777" w:rsidR="00A16700" w:rsidRDefault="00A16700" w:rsidP="00A16700">
      <w:pPr>
        <w:rPr>
          <w:lang w:eastAsia="en-US"/>
        </w:rPr>
      </w:pPr>
    </w:p>
    <w:p w14:paraId="4C69C378" w14:textId="77777777" w:rsidR="000B0067" w:rsidRPr="00CE58C4" w:rsidRDefault="000B0067" w:rsidP="000B0067">
      <w:pPr>
        <w:keepNext/>
        <w:pBdr>
          <w:top w:val="single" w:sz="4" w:space="1" w:color="auto"/>
        </w:pBdr>
        <w:rPr>
          <w:lang w:eastAsia="en-US"/>
        </w:rPr>
      </w:pPr>
      <w:r w:rsidRPr="00CE58C4">
        <w:rPr>
          <w:color w:val="0000FF"/>
          <w:lang w:eastAsia="en-US"/>
        </w:rPr>
        <w:lastRenderedPageBreak/>
        <w:t>S2-2109342</w:t>
      </w:r>
      <w:r w:rsidRPr="00CE58C4">
        <w:rPr>
          <w:lang w:eastAsia="en-US"/>
        </w:rPr>
        <w:t xml:space="preserve"> (LS OUT) [DRAFT] Reply LS to LS on EPS requirements for ID_UAS (Source: SA WG2)</w:t>
      </w:r>
    </w:p>
    <w:p w14:paraId="107CB6C7" w14:textId="77777777" w:rsidR="000B0067" w:rsidRPr="00D82FEA" w:rsidRDefault="000B0067" w:rsidP="000B0067">
      <w:pPr>
        <w:keepNext/>
        <w:rPr>
          <w:b/>
          <w:bCs/>
          <w:lang w:eastAsia="en-US"/>
        </w:rPr>
      </w:pPr>
      <w:r w:rsidRPr="00D82FEA">
        <w:rPr>
          <w:b/>
          <w:bCs/>
          <w:lang w:eastAsia="en-US"/>
        </w:rPr>
        <w:t>Comment:</w:t>
      </w:r>
    </w:p>
    <w:p w14:paraId="1B7C9E27" w14:textId="77777777" w:rsidR="000B0067" w:rsidRDefault="000B0067" w:rsidP="000B0067">
      <w:pPr>
        <w:keepNext/>
        <w:rPr>
          <w:lang w:eastAsia="en-US"/>
        </w:rPr>
      </w:pPr>
      <w:r>
        <w:rPr>
          <w:lang w:eastAsia="en-US"/>
        </w:rPr>
        <w:t>CC#2: Created at CC#2. Response to S2-2109369. This was left for review at CC#3.</w:t>
      </w:r>
    </w:p>
    <w:p w14:paraId="16CBF7F1" w14:textId="77777777" w:rsidR="000B0067" w:rsidRPr="00A555C2" w:rsidRDefault="000B0067" w:rsidP="000B0067">
      <w:pPr>
        <w:keepNext/>
        <w:rPr>
          <w:b/>
          <w:bCs/>
          <w:lang w:eastAsia="en-US"/>
        </w:rPr>
      </w:pPr>
      <w:r w:rsidRPr="00A555C2">
        <w:rPr>
          <w:b/>
          <w:bCs/>
          <w:lang w:eastAsia="en-US"/>
        </w:rPr>
        <w:t>Discussion and conclusion:</w:t>
      </w:r>
    </w:p>
    <w:p w14:paraId="29F38DC0" w14:textId="7E6FA521" w:rsidR="000B0067" w:rsidRPr="006F597B" w:rsidRDefault="006F597B" w:rsidP="000B0067">
      <w:r>
        <w:t xml:space="preserve">Qualcomm provided </w:t>
      </w:r>
      <w:r w:rsidRPr="00CE58C4">
        <w:rPr>
          <w:color w:val="0000FF"/>
          <w:lang w:eastAsia="en-US"/>
        </w:rPr>
        <w:t>S2-210</w:t>
      </w:r>
      <w:r>
        <w:rPr>
          <w:color w:val="0000FF"/>
          <w:lang w:eastAsia="en-US"/>
        </w:rPr>
        <w:t>9342r00</w:t>
      </w:r>
      <w:r>
        <w:t xml:space="preserve">. Ericsson asked to note that if CT WG1 can provide a solution for pre-Rel-17 support without MMS/SGW impact then this should also be acceptable. </w:t>
      </w:r>
      <w:r w:rsidRPr="00CE58C4">
        <w:rPr>
          <w:color w:val="0000FF"/>
          <w:lang w:eastAsia="en-US"/>
        </w:rPr>
        <w:t>S2-210</w:t>
      </w:r>
      <w:r>
        <w:rPr>
          <w:color w:val="0000FF"/>
          <w:lang w:eastAsia="en-US"/>
        </w:rPr>
        <w:t xml:space="preserve">9342 </w:t>
      </w:r>
      <w:r>
        <w:t xml:space="preserve">was then </w:t>
      </w:r>
      <w:r w:rsidRPr="00C3284B">
        <w:rPr>
          <w:color w:val="FF0000"/>
          <w:lang w:eastAsia="en-US"/>
        </w:rPr>
        <w:t>approved</w:t>
      </w:r>
      <w:r>
        <w:t>.</w:t>
      </w:r>
    </w:p>
    <w:p w14:paraId="6B2D66A2" w14:textId="77777777" w:rsidR="00A16700" w:rsidRDefault="00A16700" w:rsidP="00A16700">
      <w:pPr>
        <w:rPr>
          <w:lang w:eastAsia="en-US"/>
        </w:rPr>
      </w:pPr>
    </w:p>
    <w:p w14:paraId="05335FD1" w14:textId="77777777" w:rsidR="00A16700" w:rsidRPr="00CE58C4" w:rsidRDefault="00A16700" w:rsidP="00A16700">
      <w:pPr>
        <w:keepNext/>
        <w:pBdr>
          <w:top w:val="single" w:sz="4" w:space="1" w:color="auto"/>
        </w:pBdr>
        <w:rPr>
          <w:lang w:eastAsia="en-US"/>
        </w:rPr>
      </w:pPr>
      <w:r w:rsidRPr="00CE58C4">
        <w:rPr>
          <w:color w:val="0000FF"/>
          <w:lang w:eastAsia="en-US"/>
        </w:rPr>
        <w:t>S2-2109369</w:t>
      </w:r>
      <w:r w:rsidRPr="00CE58C4">
        <w:rPr>
          <w:lang w:eastAsia="en-US"/>
        </w:rPr>
        <w:t xml:space="preserve"> (LS In) LS from CT WG1: LS on EPS requirements for ID_UAS (Source: CT WG1)</w:t>
      </w:r>
    </w:p>
    <w:p w14:paraId="1EEF92D2" w14:textId="77777777" w:rsidR="00A16700" w:rsidRPr="00D82FEA" w:rsidRDefault="00A16700" w:rsidP="00A16700">
      <w:pPr>
        <w:keepNext/>
        <w:rPr>
          <w:b/>
          <w:bCs/>
          <w:lang w:eastAsia="en-US"/>
        </w:rPr>
      </w:pPr>
      <w:r w:rsidRPr="00D82FEA">
        <w:rPr>
          <w:b/>
          <w:bCs/>
          <w:lang w:eastAsia="en-US"/>
        </w:rPr>
        <w:t>Comment:</w:t>
      </w:r>
    </w:p>
    <w:p w14:paraId="67E0371D" w14:textId="77777777" w:rsidR="00A16700" w:rsidRDefault="00A16700" w:rsidP="00A16700">
      <w:pPr>
        <w:keepNext/>
        <w:rPr>
          <w:lang w:eastAsia="en-US"/>
        </w:rPr>
      </w:pPr>
      <w:r>
        <w:rPr>
          <w:lang w:eastAsia="en-US"/>
        </w:rPr>
        <w:t>CC#2: Qualcomm requested a number for a response for this. This was allocated as S2-2109342 (for CC#3).</w:t>
      </w:r>
    </w:p>
    <w:p w14:paraId="1FAF2F8D" w14:textId="77777777" w:rsidR="00A16700" w:rsidRPr="00A555C2" w:rsidRDefault="00A16700" w:rsidP="00A16700">
      <w:pPr>
        <w:keepNext/>
        <w:rPr>
          <w:b/>
          <w:bCs/>
          <w:lang w:eastAsia="en-US"/>
        </w:rPr>
      </w:pPr>
      <w:r w:rsidRPr="00A555C2">
        <w:rPr>
          <w:b/>
          <w:bCs/>
          <w:lang w:eastAsia="en-US"/>
        </w:rPr>
        <w:t>Discussion and conclusion:</w:t>
      </w:r>
    </w:p>
    <w:p w14:paraId="1EBFE9CC" w14:textId="77777777" w:rsidR="00A16700" w:rsidRPr="00A16700" w:rsidRDefault="00A16700" w:rsidP="00A16700">
      <w:r>
        <w:rPr>
          <w:lang w:eastAsia="en-US"/>
        </w:rPr>
        <w:t xml:space="preserve">Final response in </w:t>
      </w:r>
      <w:r w:rsidRPr="00CE58C4">
        <w:rPr>
          <w:color w:val="0000FF"/>
          <w:lang w:eastAsia="en-US"/>
        </w:rPr>
        <w:t>S2-210</w:t>
      </w:r>
      <w:r>
        <w:rPr>
          <w:color w:val="0000FF"/>
          <w:lang w:eastAsia="en-US"/>
        </w:rPr>
        <w:t>9342</w:t>
      </w:r>
      <w:r>
        <w:t>.</w:t>
      </w:r>
    </w:p>
    <w:p w14:paraId="706AD8BF" w14:textId="77777777" w:rsidR="006F597B" w:rsidRDefault="006F597B" w:rsidP="000B0067">
      <w:pPr>
        <w:rPr>
          <w:lang w:eastAsia="en-US"/>
        </w:rPr>
      </w:pPr>
    </w:p>
    <w:p w14:paraId="7F91D73D" w14:textId="77777777" w:rsidR="000B0067" w:rsidRPr="00CE58C4" w:rsidRDefault="000B0067" w:rsidP="000B0067">
      <w:pPr>
        <w:keepNext/>
        <w:pBdr>
          <w:top w:val="single" w:sz="4" w:space="1" w:color="auto"/>
        </w:pBdr>
        <w:rPr>
          <w:lang w:eastAsia="en-US"/>
        </w:rPr>
      </w:pPr>
      <w:r w:rsidRPr="00CE58C4">
        <w:rPr>
          <w:color w:val="0000FF"/>
          <w:lang w:eastAsia="en-US"/>
        </w:rPr>
        <w:t>S2-2108944</w:t>
      </w:r>
      <w:r w:rsidRPr="00CE58C4">
        <w:rPr>
          <w:lang w:eastAsia="en-US"/>
        </w:rPr>
        <w:t xml:space="preserve"> (CR) 23.502 CR3216R2: Support of Paging subgrouping (Source: Qualcomm Incorporated)</w:t>
      </w:r>
    </w:p>
    <w:p w14:paraId="18FB2CDC" w14:textId="77777777" w:rsidR="000B0067" w:rsidRPr="00CE58C4" w:rsidRDefault="000B0067" w:rsidP="000B0067">
      <w:pPr>
        <w:pStyle w:val="FP"/>
        <w:keepNext/>
        <w:rPr>
          <w:b/>
          <w:bCs/>
          <w:i/>
          <w:iCs/>
          <w:lang w:eastAsia="en-US"/>
        </w:rPr>
      </w:pPr>
      <w:r w:rsidRPr="00CE58C4">
        <w:rPr>
          <w:b/>
          <w:bCs/>
          <w:i/>
          <w:iCs/>
          <w:lang w:eastAsia="en-US"/>
        </w:rPr>
        <w:t>e-mail comments:</w:t>
      </w:r>
    </w:p>
    <w:p w14:paraId="76F4A466" w14:textId="77777777" w:rsidR="000B0067" w:rsidRPr="00CE58C4" w:rsidRDefault="000B0067" w:rsidP="000B0067">
      <w:pPr>
        <w:pStyle w:val="FP"/>
        <w:keepNext/>
        <w:rPr>
          <w:i/>
          <w:iCs/>
          <w:lang w:eastAsia="en-US"/>
        </w:rPr>
      </w:pPr>
      <w:r w:rsidRPr="00CE58C4">
        <w:rPr>
          <w:i/>
          <w:iCs/>
          <w:lang w:eastAsia="en-US"/>
        </w:rPr>
        <w:t>Hannu (Nokia) proposes to note this CR.</w:t>
      </w:r>
    </w:p>
    <w:p w14:paraId="2253CAE7" w14:textId="77777777" w:rsidR="000B0067" w:rsidRPr="00CE58C4" w:rsidRDefault="000B0067" w:rsidP="000B0067">
      <w:pPr>
        <w:pStyle w:val="FP"/>
        <w:keepNext/>
        <w:rPr>
          <w:i/>
          <w:iCs/>
          <w:lang w:eastAsia="en-US"/>
        </w:rPr>
      </w:pPr>
      <w:r w:rsidRPr="00CE58C4">
        <w:rPr>
          <w:i/>
          <w:iCs/>
          <w:lang w:eastAsia="en-US"/>
        </w:rPr>
        <w:t xml:space="preserve">Miguel (Qualcomm) responds to Hannu, prefers to keep open and dependent on the 23.501 discussion, e.g. </w:t>
      </w:r>
      <w:r w:rsidRPr="00CE58C4">
        <w:rPr>
          <w:i/>
          <w:iCs/>
          <w:color w:val="0000FF"/>
          <w:lang w:eastAsia="en-US"/>
        </w:rPr>
        <w:t>S2-2108959</w:t>
      </w:r>
    </w:p>
    <w:p w14:paraId="039BBE7D" w14:textId="77777777" w:rsidR="000B0067" w:rsidRPr="00CE58C4" w:rsidRDefault="000B0067" w:rsidP="000B0067">
      <w:pPr>
        <w:pStyle w:val="FP"/>
        <w:keepNext/>
        <w:rPr>
          <w:i/>
          <w:iCs/>
          <w:lang w:eastAsia="en-US"/>
        </w:rPr>
      </w:pPr>
      <w:r w:rsidRPr="00CE58C4">
        <w:rPr>
          <w:i/>
          <w:iCs/>
          <w:lang w:eastAsia="en-US"/>
        </w:rPr>
        <w:t>==== Revisions Deadline ====</w:t>
      </w:r>
    </w:p>
    <w:p w14:paraId="08E7683A" w14:textId="77777777" w:rsidR="000B0067" w:rsidRPr="00CE58C4" w:rsidRDefault="000B0067" w:rsidP="000B0067">
      <w:pPr>
        <w:pStyle w:val="FP"/>
        <w:keepNext/>
        <w:rPr>
          <w:i/>
          <w:iCs/>
          <w:lang w:eastAsia="en-US"/>
        </w:rPr>
      </w:pPr>
      <w:r w:rsidRPr="00CE58C4">
        <w:rPr>
          <w:i/>
          <w:iCs/>
          <w:lang w:eastAsia="en-US"/>
        </w:rPr>
        <w:t>==== Comments Deadline ====</w:t>
      </w:r>
    </w:p>
    <w:p w14:paraId="30962FFE" w14:textId="77777777" w:rsidR="000B0067" w:rsidRPr="00CE58C4" w:rsidRDefault="000B0067" w:rsidP="000B0067">
      <w:pPr>
        <w:pStyle w:val="FP"/>
        <w:keepNext/>
        <w:rPr>
          <w:i/>
          <w:iCs/>
          <w:lang w:eastAsia="en-US"/>
        </w:rPr>
      </w:pPr>
    </w:p>
    <w:p w14:paraId="0CBC0296" w14:textId="77777777" w:rsidR="000B0067" w:rsidRPr="00D82FEA" w:rsidRDefault="000B0067" w:rsidP="000B0067">
      <w:pPr>
        <w:keepNext/>
        <w:rPr>
          <w:b/>
          <w:bCs/>
          <w:lang w:eastAsia="en-US"/>
        </w:rPr>
      </w:pPr>
      <w:r w:rsidRPr="00D82FEA">
        <w:rPr>
          <w:b/>
          <w:bCs/>
          <w:lang w:eastAsia="en-US"/>
        </w:rPr>
        <w:t>Comment:</w:t>
      </w:r>
    </w:p>
    <w:p w14:paraId="23BBE9C5" w14:textId="77777777" w:rsidR="000B0067" w:rsidRDefault="000B0067" w:rsidP="000B0067">
      <w:pPr>
        <w:keepNext/>
        <w:rPr>
          <w:lang w:eastAsia="en-US"/>
        </w:rPr>
      </w:pPr>
      <w:r>
        <w:rPr>
          <w:lang w:eastAsia="en-US"/>
        </w:rPr>
        <w:t>CC#2: Nokia objected to this CR as it was agreed to reuse existing information whereas this adds new paging assistance information. Nokia added that the previously agreed CR does not align with agreements from this meeting and should be 'unagreed'. Qualcomm suggested removing the Editor's note on this. Vodafone asked to allow time to update this to align with 23.501 and quickly review in CC#3. This was left for further update for decision at CC#3.</w:t>
      </w:r>
    </w:p>
    <w:p w14:paraId="7B03E3A9" w14:textId="77777777" w:rsidR="000B0067" w:rsidRPr="00A555C2" w:rsidRDefault="000B0067" w:rsidP="000B0067">
      <w:pPr>
        <w:keepNext/>
        <w:rPr>
          <w:b/>
          <w:bCs/>
          <w:lang w:eastAsia="en-US"/>
        </w:rPr>
      </w:pPr>
      <w:r w:rsidRPr="00A555C2">
        <w:rPr>
          <w:b/>
          <w:bCs/>
          <w:lang w:eastAsia="en-US"/>
        </w:rPr>
        <w:t>Discussion and conclusion:</w:t>
      </w:r>
    </w:p>
    <w:p w14:paraId="5F41B3F8" w14:textId="47C75820" w:rsidR="000B0067" w:rsidRDefault="006F597B" w:rsidP="000B0067">
      <w:pPr>
        <w:rPr>
          <w:lang w:eastAsia="en-US"/>
        </w:rPr>
      </w:pPr>
      <w:r>
        <w:t xml:space="preserve">Qualcomm provided </w:t>
      </w:r>
      <w:r w:rsidRPr="00CE58C4">
        <w:rPr>
          <w:color w:val="0000FF"/>
          <w:lang w:eastAsia="en-US"/>
        </w:rPr>
        <w:t>S2-210</w:t>
      </w:r>
      <w:r>
        <w:rPr>
          <w:color w:val="0000FF"/>
          <w:lang w:eastAsia="en-US"/>
        </w:rPr>
        <w:t>8944r02</w:t>
      </w:r>
      <w:r>
        <w:t xml:space="preserve">. Nokia asked whether r01 could be acceptable. This was not agreed and the CR was </w:t>
      </w:r>
      <w:r w:rsidRPr="006F597B">
        <w:rPr>
          <w:color w:val="FF0000"/>
        </w:rPr>
        <w:t>postponed</w:t>
      </w:r>
      <w:r>
        <w:t xml:space="preserve">. Nokia commented that the previously agreed CR in </w:t>
      </w:r>
      <w:r w:rsidRPr="006F597B">
        <w:rPr>
          <w:color w:val="0000FF"/>
        </w:rPr>
        <w:t>S2-2107858</w:t>
      </w:r>
      <w:r w:rsidRPr="006F597B">
        <w:t xml:space="preserve"> </w:t>
      </w:r>
      <w:r>
        <w:t>is therefore misaligned with agreements and should also be postponed.</w:t>
      </w:r>
      <w:r w:rsidRPr="006F597B">
        <w:rPr>
          <w:color w:val="0000FF"/>
        </w:rPr>
        <w:t xml:space="preserve"> S2-2107858</w:t>
      </w:r>
      <w:r w:rsidRPr="006F597B">
        <w:t xml:space="preserve"> from S2#147E</w:t>
      </w:r>
      <w:r>
        <w:t xml:space="preserve"> was also </w:t>
      </w:r>
      <w:r w:rsidRPr="006F597B">
        <w:rPr>
          <w:color w:val="FF0000"/>
        </w:rPr>
        <w:t>postponed</w:t>
      </w:r>
      <w:r>
        <w:t>.</w:t>
      </w:r>
    </w:p>
    <w:p w14:paraId="0F18E1C7" w14:textId="77777777" w:rsidR="000B0067" w:rsidRDefault="000B0067" w:rsidP="00E6060F"/>
    <w:p w14:paraId="047057FA" w14:textId="1AA61E88" w:rsidR="00CD7CD1" w:rsidRDefault="000B0067" w:rsidP="000B0067">
      <w:pPr>
        <w:pStyle w:val="Heading2"/>
      </w:pPr>
      <w:r>
        <w:t>WI Summary Sheets</w:t>
      </w:r>
    </w:p>
    <w:p w14:paraId="22F2C532" w14:textId="748E3534" w:rsidR="000B0067" w:rsidRPr="000B0067" w:rsidRDefault="006F597B" w:rsidP="000B0067">
      <w:pPr>
        <w:rPr>
          <w:lang w:eastAsia="en-US"/>
        </w:rPr>
      </w:pPr>
      <w:r>
        <w:rPr>
          <w:lang w:eastAsia="en-US"/>
        </w:rPr>
        <w:t>The WI Status Reports will be noted and should be uploaded by the upload deadline</w:t>
      </w:r>
      <w:r w:rsidRPr="006F597B">
        <w:t xml:space="preserve"> </w:t>
      </w:r>
      <w:r>
        <w:t>23 November 2021, 17:00 UTC.</w:t>
      </w:r>
    </w:p>
    <w:tbl>
      <w:tblPr>
        <w:tblW w:w="10627" w:type="dxa"/>
        <w:tblLook w:val="04A0" w:firstRow="1" w:lastRow="0" w:firstColumn="1" w:lastColumn="0" w:noHBand="0" w:noVBand="1"/>
      </w:tblPr>
      <w:tblGrid>
        <w:gridCol w:w="1147"/>
        <w:gridCol w:w="1304"/>
        <w:gridCol w:w="1399"/>
        <w:gridCol w:w="1997"/>
        <w:gridCol w:w="1567"/>
        <w:gridCol w:w="968"/>
        <w:gridCol w:w="2245"/>
      </w:tblGrid>
      <w:tr w:rsidR="006F597B" w:rsidRPr="006F597B" w14:paraId="04DF7AA6" w14:textId="77777777" w:rsidTr="006F597B">
        <w:trPr>
          <w:trHeight w:val="705"/>
        </w:trPr>
        <w:tc>
          <w:tcPr>
            <w:tcW w:w="1147" w:type="dxa"/>
            <w:tcBorders>
              <w:top w:val="single" w:sz="4" w:space="0" w:color="auto"/>
              <w:left w:val="single" w:sz="4" w:space="0" w:color="auto"/>
              <w:bottom w:val="single" w:sz="4" w:space="0" w:color="auto"/>
              <w:right w:val="single" w:sz="4" w:space="0" w:color="auto"/>
            </w:tcBorders>
            <w:shd w:val="clear" w:color="auto" w:fill="auto"/>
            <w:hideMark/>
          </w:tcPr>
          <w:p w14:paraId="1FE49283" w14:textId="77777777" w:rsidR="006F597B" w:rsidRPr="006F597B" w:rsidRDefault="006F597B" w:rsidP="006F597B">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F597B">
              <w:rPr>
                <w:rFonts w:eastAsia="Times New Roman" w:cs="Arial"/>
                <w:sz w:val="18"/>
                <w:szCs w:val="18"/>
                <w:lang w:eastAsia="en-GB"/>
              </w:rPr>
              <w:t>9.2</w:t>
            </w:r>
          </w:p>
        </w:tc>
        <w:tc>
          <w:tcPr>
            <w:tcW w:w="1304" w:type="dxa"/>
            <w:tcBorders>
              <w:top w:val="single" w:sz="4" w:space="0" w:color="auto"/>
              <w:left w:val="nil"/>
              <w:bottom w:val="single" w:sz="4" w:space="0" w:color="auto"/>
              <w:right w:val="single" w:sz="4" w:space="0" w:color="auto"/>
            </w:tcBorders>
            <w:shd w:val="clear" w:color="auto" w:fill="auto"/>
            <w:hideMark/>
          </w:tcPr>
          <w:p w14:paraId="1ED56F41"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lang w:eastAsia="en-GB"/>
              </w:rPr>
            </w:pPr>
            <w:r w:rsidRPr="006F597B">
              <w:rPr>
                <w:rFonts w:eastAsia="Times New Roman" w:cs="Arial"/>
                <w:lang w:eastAsia="en-GB"/>
              </w:rPr>
              <w:t>S2-2108435</w:t>
            </w:r>
          </w:p>
        </w:tc>
        <w:tc>
          <w:tcPr>
            <w:tcW w:w="1399" w:type="dxa"/>
            <w:tcBorders>
              <w:top w:val="single" w:sz="4" w:space="0" w:color="auto"/>
              <w:left w:val="nil"/>
              <w:bottom w:val="single" w:sz="4" w:space="0" w:color="auto"/>
              <w:right w:val="single" w:sz="4" w:space="0" w:color="auto"/>
            </w:tcBorders>
            <w:shd w:val="clear" w:color="auto" w:fill="auto"/>
            <w:hideMark/>
          </w:tcPr>
          <w:p w14:paraId="7D19C4E9"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WI STATUS REPORT</w:t>
            </w:r>
          </w:p>
        </w:tc>
        <w:tc>
          <w:tcPr>
            <w:tcW w:w="1997" w:type="dxa"/>
            <w:tcBorders>
              <w:top w:val="single" w:sz="4" w:space="0" w:color="auto"/>
              <w:left w:val="nil"/>
              <w:bottom w:val="single" w:sz="4" w:space="0" w:color="auto"/>
              <w:right w:val="single" w:sz="4" w:space="0" w:color="auto"/>
            </w:tcBorders>
            <w:shd w:val="clear" w:color="auto" w:fill="auto"/>
            <w:hideMark/>
          </w:tcPr>
          <w:p w14:paraId="12040ACF"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SA WG2 Status report for eLCS_Ph2</w:t>
            </w:r>
          </w:p>
        </w:tc>
        <w:tc>
          <w:tcPr>
            <w:tcW w:w="1567" w:type="dxa"/>
            <w:tcBorders>
              <w:top w:val="single" w:sz="4" w:space="0" w:color="auto"/>
              <w:left w:val="nil"/>
              <w:bottom w:val="single" w:sz="4" w:space="0" w:color="auto"/>
              <w:right w:val="single" w:sz="4" w:space="0" w:color="auto"/>
            </w:tcBorders>
            <w:shd w:val="clear" w:color="auto" w:fill="auto"/>
            <w:hideMark/>
          </w:tcPr>
          <w:p w14:paraId="401F5A27"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CATT</w:t>
            </w:r>
          </w:p>
        </w:tc>
        <w:tc>
          <w:tcPr>
            <w:tcW w:w="968" w:type="dxa"/>
            <w:tcBorders>
              <w:top w:val="single" w:sz="4" w:space="0" w:color="auto"/>
              <w:left w:val="single" w:sz="4" w:space="0" w:color="auto"/>
              <w:bottom w:val="single" w:sz="4" w:space="0" w:color="auto"/>
              <w:right w:val="single" w:sz="4" w:space="0" w:color="auto"/>
            </w:tcBorders>
            <w:shd w:val="clear" w:color="000000" w:fill="E4DFEC"/>
            <w:hideMark/>
          </w:tcPr>
          <w:p w14:paraId="02DF3210"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Rel-17</w:t>
            </w:r>
          </w:p>
        </w:tc>
        <w:tc>
          <w:tcPr>
            <w:tcW w:w="2245" w:type="dxa"/>
            <w:tcBorders>
              <w:top w:val="single" w:sz="4" w:space="0" w:color="auto"/>
              <w:left w:val="nil"/>
              <w:bottom w:val="single" w:sz="4" w:space="0" w:color="auto"/>
              <w:right w:val="single" w:sz="4" w:space="0" w:color="auto"/>
            </w:tcBorders>
            <w:shd w:val="clear" w:color="auto" w:fill="auto"/>
            <w:hideMark/>
          </w:tcPr>
          <w:p w14:paraId="47904623" w14:textId="29746430"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5G_eLCS_ph2</w:t>
            </w:r>
          </w:p>
        </w:tc>
      </w:tr>
      <w:tr w:rsidR="006F597B" w:rsidRPr="006F597B" w14:paraId="04335C6E" w14:textId="77777777" w:rsidTr="006F597B">
        <w:trPr>
          <w:trHeight w:val="705"/>
        </w:trPr>
        <w:tc>
          <w:tcPr>
            <w:tcW w:w="1147" w:type="dxa"/>
            <w:tcBorders>
              <w:top w:val="nil"/>
              <w:left w:val="single" w:sz="4" w:space="0" w:color="auto"/>
              <w:bottom w:val="single" w:sz="4" w:space="0" w:color="auto"/>
              <w:right w:val="single" w:sz="4" w:space="0" w:color="auto"/>
            </w:tcBorders>
            <w:shd w:val="clear" w:color="auto" w:fill="auto"/>
            <w:hideMark/>
          </w:tcPr>
          <w:p w14:paraId="0C70D2D4" w14:textId="77777777" w:rsidR="006F597B" w:rsidRPr="006F597B" w:rsidRDefault="006F597B" w:rsidP="006F597B">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F597B">
              <w:rPr>
                <w:rFonts w:eastAsia="Times New Roman" w:cs="Arial"/>
                <w:sz w:val="18"/>
                <w:szCs w:val="18"/>
                <w:lang w:eastAsia="en-GB"/>
              </w:rPr>
              <w:t>9.2</w:t>
            </w:r>
          </w:p>
        </w:tc>
        <w:tc>
          <w:tcPr>
            <w:tcW w:w="1304" w:type="dxa"/>
            <w:tcBorders>
              <w:top w:val="nil"/>
              <w:left w:val="nil"/>
              <w:bottom w:val="single" w:sz="4" w:space="0" w:color="auto"/>
              <w:right w:val="single" w:sz="4" w:space="0" w:color="auto"/>
            </w:tcBorders>
            <w:shd w:val="clear" w:color="auto" w:fill="auto"/>
            <w:hideMark/>
          </w:tcPr>
          <w:p w14:paraId="5F54BC0C"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lang w:eastAsia="en-GB"/>
              </w:rPr>
            </w:pPr>
            <w:r w:rsidRPr="006F597B">
              <w:rPr>
                <w:rFonts w:eastAsia="Times New Roman" w:cs="Arial"/>
                <w:lang w:eastAsia="en-GB"/>
              </w:rPr>
              <w:t>S2-2108439</w:t>
            </w:r>
          </w:p>
        </w:tc>
        <w:tc>
          <w:tcPr>
            <w:tcW w:w="1399" w:type="dxa"/>
            <w:tcBorders>
              <w:top w:val="nil"/>
              <w:left w:val="nil"/>
              <w:bottom w:val="single" w:sz="4" w:space="0" w:color="auto"/>
              <w:right w:val="single" w:sz="4" w:space="0" w:color="auto"/>
            </w:tcBorders>
            <w:shd w:val="clear" w:color="auto" w:fill="auto"/>
            <w:hideMark/>
          </w:tcPr>
          <w:p w14:paraId="50BEF891"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WI STATUS REPORT</w:t>
            </w:r>
          </w:p>
        </w:tc>
        <w:tc>
          <w:tcPr>
            <w:tcW w:w="1997" w:type="dxa"/>
            <w:tcBorders>
              <w:top w:val="nil"/>
              <w:left w:val="nil"/>
              <w:bottom w:val="single" w:sz="4" w:space="0" w:color="auto"/>
              <w:right w:val="single" w:sz="4" w:space="0" w:color="auto"/>
            </w:tcBorders>
            <w:shd w:val="clear" w:color="auto" w:fill="auto"/>
            <w:hideMark/>
          </w:tcPr>
          <w:p w14:paraId="04FE86A1"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MINT Status Report</w:t>
            </w:r>
          </w:p>
        </w:tc>
        <w:tc>
          <w:tcPr>
            <w:tcW w:w="1567" w:type="dxa"/>
            <w:tcBorders>
              <w:top w:val="nil"/>
              <w:left w:val="nil"/>
              <w:bottom w:val="single" w:sz="4" w:space="0" w:color="auto"/>
              <w:right w:val="single" w:sz="4" w:space="0" w:color="auto"/>
            </w:tcBorders>
            <w:shd w:val="clear" w:color="auto" w:fill="auto"/>
            <w:hideMark/>
          </w:tcPr>
          <w:p w14:paraId="337F6FD5"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LG Electronics</w:t>
            </w:r>
          </w:p>
        </w:tc>
        <w:tc>
          <w:tcPr>
            <w:tcW w:w="968" w:type="dxa"/>
            <w:tcBorders>
              <w:top w:val="single" w:sz="4" w:space="0" w:color="auto"/>
              <w:left w:val="single" w:sz="4" w:space="0" w:color="auto"/>
              <w:bottom w:val="single" w:sz="4" w:space="0" w:color="auto"/>
              <w:right w:val="single" w:sz="4" w:space="0" w:color="auto"/>
            </w:tcBorders>
            <w:shd w:val="clear" w:color="000000" w:fill="E4DFEC"/>
            <w:hideMark/>
          </w:tcPr>
          <w:p w14:paraId="292197C5"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Rel-17</w:t>
            </w:r>
          </w:p>
        </w:tc>
        <w:tc>
          <w:tcPr>
            <w:tcW w:w="2245" w:type="dxa"/>
            <w:tcBorders>
              <w:top w:val="nil"/>
              <w:left w:val="nil"/>
              <w:bottom w:val="single" w:sz="4" w:space="0" w:color="auto"/>
              <w:right w:val="single" w:sz="4" w:space="0" w:color="auto"/>
            </w:tcBorders>
            <w:shd w:val="clear" w:color="auto" w:fill="auto"/>
            <w:hideMark/>
          </w:tcPr>
          <w:p w14:paraId="08C838B0"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MINT</w:t>
            </w:r>
          </w:p>
        </w:tc>
      </w:tr>
      <w:tr w:rsidR="006F597B" w:rsidRPr="006F597B" w14:paraId="6C249F54" w14:textId="77777777" w:rsidTr="006F597B">
        <w:trPr>
          <w:trHeight w:val="705"/>
        </w:trPr>
        <w:tc>
          <w:tcPr>
            <w:tcW w:w="1147" w:type="dxa"/>
            <w:tcBorders>
              <w:top w:val="nil"/>
              <w:left w:val="single" w:sz="4" w:space="0" w:color="auto"/>
              <w:bottom w:val="single" w:sz="4" w:space="0" w:color="auto"/>
              <w:right w:val="single" w:sz="4" w:space="0" w:color="auto"/>
            </w:tcBorders>
            <w:shd w:val="clear" w:color="auto" w:fill="auto"/>
            <w:hideMark/>
          </w:tcPr>
          <w:p w14:paraId="416DAD0C" w14:textId="77777777" w:rsidR="006F597B" w:rsidRPr="006F597B" w:rsidRDefault="006F597B" w:rsidP="006F597B">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F597B">
              <w:rPr>
                <w:rFonts w:eastAsia="Times New Roman" w:cs="Arial"/>
                <w:sz w:val="18"/>
                <w:szCs w:val="18"/>
                <w:lang w:eastAsia="en-GB"/>
              </w:rPr>
              <w:t>9.2</w:t>
            </w:r>
          </w:p>
        </w:tc>
        <w:tc>
          <w:tcPr>
            <w:tcW w:w="1304" w:type="dxa"/>
            <w:tcBorders>
              <w:top w:val="nil"/>
              <w:left w:val="nil"/>
              <w:bottom w:val="single" w:sz="4" w:space="0" w:color="auto"/>
              <w:right w:val="single" w:sz="4" w:space="0" w:color="auto"/>
            </w:tcBorders>
            <w:shd w:val="clear" w:color="auto" w:fill="auto"/>
            <w:hideMark/>
          </w:tcPr>
          <w:p w14:paraId="27946AF8"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lang w:eastAsia="en-GB"/>
              </w:rPr>
            </w:pPr>
            <w:r w:rsidRPr="006F597B">
              <w:rPr>
                <w:rFonts w:eastAsia="Times New Roman" w:cs="Arial"/>
                <w:lang w:eastAsia="en-GB"/>
              </w:rPr>
              <w:t>S2-2108464</w:t>
            </w:r>
          </w:p>
        </w:tc>
        <w:tc>
          <w:tcPr>
            <w:tcW w:w="1399" w:type="dxa"/>
            <w:tcBorders>
              <w:top w:val="nil"/>
              <w:left w:val="nil"/>
              <w:bottom w:val="single" w:sz="4" w:space="0" w:color="auto"/>
              <w:right w:val="single" w:sz="4" w:space="0" w:color="auto"/>
            </w:tcBorders>
            <w:shd w:val="clear" w:color="auto" w:fill="auto"/>
            <w:hideMark/>
          </w:tcPr>
          <w:p w14:paraId="03D87C1F"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WI STATUS REPORT</w:t>
            </w:r>
          </w:p>
        </w:tc>
        <w:tc>
          <w:tcPr>
            <w:tcW w:w="1997" w:type="dxa"/>
            <w:tcBorders>
              <w:top w:val="nil"/>
              <w:left w:val="nil"/>
              <w:bottom w:val="single" w:sz="4" w:space="0" w:color="auto"/>
              <w:right w:val="single" w:sz="4" w:space="0" w:color="auto"/>
            </w:tcBorders>
            <w:shd w:val="clear" w:color="auto" w:fill="auto"/>
            <w:hideMark/>
          </w:tcPr>
          <w:p w14:paraId="5FFFF8D9"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ENPN Status Report</w:t>
            </w:r>
          </w:p>
        </w:tc>
        <w:tc>
          <w:tcPr>
            <w:tcW w:w="1567" w:type="dxa"/>
            <w:tcBorders>
              <w:top w:val="nil"/>
              <w:left w:val="nil"/>
              <w:bottom w:val="single" w:sz="4" w:space="0" w:color="auto"/>
              <w:right w:val="single" w:sz="4" w:space="0" w:color="auto"/>
            </w:tcBorders>
            <w:shd w:val="clear" w:color="auto" w:fill="auto"/>
            <w:hideMark/>
          </w:tcPr>
          <w:p w14:paraId="79FA86B4"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Ericsson (rapporteur)</w:t>
            </w:r>
          </w:p>
        </w:tc>
        <w:tc>
          <w:tcPr>
            <w:tcW w:w="968" w:type="dxa"/>
            <w:tcBorders>
              <w:top w:val="single" w:sz="4" w:space="0" w:color="auto"/>
              <w:left w:val="single" w:sz="4" w:space="0" w:color="auto"/>
              <w:bottom w:val="single" w:sz="4" w:space="0" w:color="auto"/>
              <w:right w:val="single" w:sz="4" w:space="0" w:color="auto"/>
            </w:tcBorders>
            <w:shd w:val="clear" w:color="000000" w:fill="E4DFEC"/>
            <w:hideMark/>
          </w:tcPr>
          <w:p w14:paraId="30690019"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Rel-17</w:t>
            </w:r>
          </w:p>
        </w:tc>
        <w:tc>
          <w:tcPr>
            <w:tcW w:w="2245" w:type="dxa"/>
            <w:tcBorders>
              <w:top w:val="nil"/>
              <w:left w:val="nil"/>
              <w:bottom w:val="single" w:sz="4" w:space="0" w:color="auto"/>
              <w:right w:val="single" w:sz="4" w:space="0" w:color="auto"/>
            </w:tcBorders>
            <w:shd w:val="clear" w:color="auto" w:fill="auto"/>
            <w:hideMark/>
          </w:tcPr>
          <w:p w14:paraId="47358B0F"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eNPN</w:t>
            </w:r>
          </w:p>
        </w:tc>
      </w:tr>
      <w:tr w:rsidR="006F597B" w:rsidRPr="006F597B" w14:paraId="348317F0" w14:textId="77777777" w:rsidTr="006F597B">
        <w:trPr>
          <w:trHeight w:val="705"/>
        </w:trPr>
        <w:tc>
          <w:tcPr>
            <w:tcW w:w="1147" w:type="dxa"/>
            <w:tcBorders>
              <w:top w:val="nil"/>
              <w:left w:val="single" w:sz="4" w:space="0" w:color="auto"/>
              <w:bottom w:val="single" w:sz="4" w:space="0" w:color="auto"/>
              <w:right w:val="single" w:sz="4" w:space="0" w:color="auto"/>
            </w:tcBorders>
            <w:shd w:val="clear" w:color="auto" w:fill="auto"/>
            <w:hideMark/>
          </w:tcPr>
          <w:p w14:paraId="54015466" w14:textId="77777777" w:rsidR="006F597B" w:rsidRPr="006F597B" w:rsidRDefault="006F597B" w:rsidP="006F597B">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F597B">
              <w:rPr>
                <w:rFonts w:eastAsia="Times New Roman" w:cs="Arial"/>
                <w:sz w:val="18"/>
                <w:szCs w:val="18"/>
                <w:lang w:eastAsia="en-GB"/>
              </w:rPr>
              <w:t>9.2</w:t>
            </w:r>
          </w:p>
        </w:tc>
        <w:tc>
          <w:tcPr>
            <w:tcW w:w="1304" w:type="dxa"/>
            <w:tcBorders>
              <w:top w:val="nil"/>
              <w:left w:val="nil"/>
              <w:bottom w:val="single" w:sz="4" w:space="0" w:color="auto"/>
              <w:right w:val="single" w:sz="4" w:space="0" w:color="auto"/>
            </w:tcBorders>
            <w:shd w:val="clear" w:color="auto" w:fill="auto"/>
            <w:hideMark/>
          </w:tcPr>
          <w:p w14:paraId="520FA2B2"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lang w:eastAsia="en-GB"/>
              </w:rPr>
            </w:pPr>
            <w:r w:rsidRPr="006F597B">
              <w:rPr>
                <w:rFonts w:eastAsia="Times New Roman" w:cs="Arial"/>
                <w:lang w:eastAsia="en-GB"/>
              </w:rPr>
              <w:t>S2-2108487</w:t>
            </w:r>
          </w:p>
        </w:tc>
        <w:tc>
          <w:tcPr>
            <w:tcW w:w="1399" w:type="dxa"/>
            <w:tcBorders>
              <w:top w:val="nil"/>
              <w:left w:val="nil"/>
              <w:bottom w:val="single" w:sz="4" w:space="0" w:color="auto"/>
              <w:right w:val="single" w:sz="4" w:space="0" w:color="auto"/>
            </w:tcBorders>
            <w:shd w:val="clear" w:color="auto" w:fill="auto"/>
            <w:hideMark/>
          </w:tcPr>
          <w:p w14:paraId="3CE1781B"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WI STATUS REPORT</w:t>
            </w:r>
          </w:p>
        </w:tc>
        <w:tc>
          <w:tcPr>
            <w:tcW w:w="1997" w:type="dxa"/>
            <w:tcBorders>
              <w:top w:val="nil"/>
              <w:left w:val="nil"/>
              <w:bottom w:val="single" w:sz="4" w:space="0" w:color="auto"/>
              <w:right w:val="single" w:sz="4" w:space="0" w:color="auto"/>
            </w:tcBorders>
            <w:shd w:val="clear" w:color="auto" w:fill="auto"/>
            <w:hideMark/>
          </w:tcPr>
          <w:p w14:paraId="3CEBDAB8"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IIoT Status report</w:t>
            </w:r>
          </w:p>
        </w:tc>
        <w:tc>
          <w:tcPr>
            <w:tcW w:w="1567" w:type="dxa"/>
            <w:tcBorders>
              <w:top w:val="nil"/>
              <w:left w:val="nil"/>
              <w:bottom w:val="single" w:sz="4" w:space="0" w:color="auto"/>
              <w:right w:val="single" w:sz="4" w:space="0" w:color="auto"/>
            </w:tcBorders>
            <w:shd w:val="clear" w:color="auto" w:fill="auto"/>
            <w:hideMark/>
          </w:tcPr>
          <w:p w14:paraId="3F3295FE"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Nokia, Nokia Shanghai Bell (Rapporteur)</w:t>
            </w:r>
          </w:p>
        </w:tc>
        <w:tc>
          <w:tcPr>
            <w:tcW w:w="968" w:type="dxa"/>
            <w:tcBorders>
              <w:top w:val="single" w:sz="4" w:space="0" w:color="auto"/>
              <w:left w:val="single" w:sz="4" w:space="0" w:color="auto"/>
              <w:bottom w:val="single" w:sz="4" w:space="0" w:color="auto"/>
              <w:right w:val="single" w:sz="4" w:space="0" w:color="auto"/>
            </w:tcBorders>
            <w:shd w:val="clear" w:color="000000" w:fill="E4DFEC"/>
            <w:hideMark/>
          </w:tcPr>
          <w:p w14:paraId="1836A56C"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Rel-17</w:t>
            </w:r>
          </w:p>
        </w:tc>
        <w:tc>
          <w:tcPr>
            <w:tcW w:w="2245" w:type="dxa"/>
            <w:tcBorders>
              <w:top w:val="nil"/>
              <w:left w:val="nil"/>
              <w:bottom w:val="single" w:sz="4" w:space="0" w:color="auto"/>
              <w:right w:val="single" w:sz="4" w:space="0" w:color="auto"/>
            </w:tcBorders>
            <w:shd w:val="clear" w:color="auto" w:fill="auto"/>
            <w:hideMark/>
          </w:tcPr>
          <w:p w14:paraId="0374D7AF"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IIoT</w:t>
            </w:r>
          </w:p>
        </w:tc>
      </w:tr>
      <w:tr w:rsidR="006F597B" w:rsidRPr="006F597B" w14:paraId="6E79D385" w14:textId="77777777" w:rsidTr="006F597B">
        <w:trPr>
          <w:trHeight w:val="705"/>
        </w:trPr>
        <w:tc>
          <w:tcPr>
            <w:tcW w:w="1147" w:type="dxa"/>
            <w:tcBorders>
              <w:top w:val="nil"/>
              <w:left w:val="single" w:sz="4" w:space="0" w:color="auto"/>
              <w:bottom w:val="single" w:sz="4" w:space="0" w:color="auto"/>
              <w:right w:val="single" w:sz="4" w:space="0" w:color="auto"/>
            </w:tcBorders>
            <w:shd w:val="clear" w:color="auto" w:fill="auto"/>
            <w:hideMark/>
          </w:tcPr>
          <w:p w14:paraId="243A10FB" w14:textId="77777777" w:rsidR="006F597B" w:rsidRPr="006F597B" w:rsidRDefault="006F597B" w:rsidP="006F597B">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F597B">
              <w:rPr>
                <w:rFonts w:eastAsia="Times New Roman" w:cs="Arial"/>
                <w:sz w:val="18"/>
                <w:szCs w:val="18"/>
                <w:lang w:eastAsia="en-GB"/>
              </w:rPr>
              <w:t>9.2</w:t>
            </w:r>
          </w:p>
        </w:tc>
        <w:tc>
          <w:tcPr>
            <w:tcW w:w="1304" w:type="dxa"/>
            <w:tcBorders>
              <w:top w:val="nil"/>
              <w:left w:val="nil"/>
              <w:bottom w:val="single" w:sz="4" w:space="0" w:color="auto"/>
              <w:right w:val="single" w:sz="4" w:space="0" w:color="auto"/>
            </w:tcBorders>
            <w:shd w:val="clear" w:color="auto" w:fill="auto"/>
            <w:hideMark/>
          </w:tcPr>
          <w:p w14:paraId="62AA28E6"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lang w:eastAsia="en-GB"/>
              </w:rPr>
            </w:pPr>
            <w:r w:rsidRPr="006F597B">
              <w:rPr>
                <w:rFonts w:eastAsia="Times New Roman" w:cs="Arial"/>
                <w:lang w:eastAsia="en-GB"/>
              </w:rPr>
              <w:t>S2-2108669</w:t>
            </w:r>
          </w:p>
        </w:tc>
        <w:tc>
          <w:tcPr>
            <w:tcW w:w="1399" w:type="dxa"/>
            <w:tcBorders>
              <w:top w:val="nil"/>
              <w:left w:val="nil"/>
              <w:bottom w:val="single" w:sz="4" w:space="0" w:color="auto"/>
              <w:right w:val="single" w:sz="4" w:space="0" w:color="auto"/>
            </w:tcBorders>
            <w:shd w:val="clear" w:color="auto" w:fill="auto"/>
            <w:hideMark/>
          </w:tcPr>
          <w:p w14:paraId="34EFF6D7"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WI STATUS REPORT</w:t>
            </w:r>
          </w:p>
        </w:tc>
        <w:tc>
          <w:tcPr>
            <w:tcW w:w="1997" w:type="dxa"/>
            <w:tcBorders>
              <w:top w:val="nil"/>
              <w:left w:val="nil"/>
              <w:bottom w:val="single" w:sz="4" w:space="0" w:color="auto"/>
              <w:right w:val="single" w:sz="4" w:space="0" w:color="auto"/>
            </w:tcBorders>
            <w:shd w:val="clear" w:color="auto" w:fill="auto"/>
            <w:hideMark/>
          </w:tcPr>
          <w:p w14:paraId="6F195D34"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5MBS Status Report</w:t>
            </w:r>
          </w:p>
        </w:tc>
        <w:tc>
          <w:tcPr>
            <w:tcW w:w="1567" w:type="dxa"/>
            <w:tcBorders>
              <w:top w:val="nil"/>
              <w:left w:val="nil"/>
              <w:bottom w:val="single" w:sz="4" w:space="0" w:color="auto"/>
              <w:right w:val="single" w:sz="4" w:space="0" w:color="auto"/>
            </w:tcBorders>
            <w:shd w:val="clear" w:color="auto" w:fill="auto"/>
            <w:hideMark/>
          </w:tcPr>
          <w:p w14:paraId="3B198269"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proofErr w:type="spellStart"/>
            <w:r w:rsidRPr="006F597B">
              <w:rPr>
                <w:rFonts w:eastAsia="Times New Roman" w:cs="Arial"/>
                <w:sz w:val="18"/>
                <w:szCs w:val="18"/>
                <w:lang w:eastAsia="en-GB"/>
              </w:rPr>
              <w:t>Huawei,HiSilicon</w:t>
            </w:r>
            <w:proofErr w:type="spellEnd"/>
          </w:p>
        </w:tc>
        <w:tc>
          <w:tcPr>
            <w:tcW w:w="968" w:type="dxa"/>
            <w:tcBorders>
              <w:top w:val="single" w:sz="4" w:space="0" w:color="auto"/>
              <w:left w:val="single" w:sz="4" w:space="0" w:color="auto"/>
              <w:bottom w:val="single" w:sz="4" w:space="0" w:color="auto"/>
              <w:right w:val="single" w:sz="4" w:space="0" w:color="auto"/>
            </w:tcBorders>
            <w:shd w:val="clear" w:color="000000" w:fill="E4DFEC"/>
            <w:hideMark/>
          </w:tcPr>
          <w:p w14:paraId="09A986F0"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Rel-17</w:t>
            </w:r>
          </w:p>
        </w:tc>
        <w:tc>
          <w:tcPr>
            <w:tcW w:w="2245" w:type="dxa"/>
            <w:tcBorders>
              <w:top w:val="nil"/>
              <w:left w:val="nil"/>
              <w:bottom w:val="single" w:sz="4" w:space="0" w:color="auto"/>
              <w:right w:val="single" w:sz="4" w:space="0" w:color="auto"/>
            </w:tcBorders>
            <w:shd w:val="clear" w:color="auto" w:fill="auto"/>
            <w:hideMark/>
          </w:tcPr>
          <w:p w14:paraId="47AA61E1"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5MBS</w:t>
            </w:r>
          </w:p>
        </w:tc>
      </w:tr>
      <w:tr w:rsidR="006F597B" w:rsidRPr="006F597B" w14:paraId="59D15538" w14:textId="77777777" w:rsidTr="006F597B">
        <w:trPr>
          <w:trHeight w:val="705"/>
        </w:trPr>
        <w:tc>
          <w:tcPr>
            <w:tcW w:w="1147" w:type="dxa"/>
            <w:tcBorders>
              <w:top w:val="nil"/>
              <w:left w:val="single" w:sz="4" w:space="0" w:color="auto"/>
              <w:bottom w:val="single" w:sz="4" w:space="0" w:color="auto"/>
              <w:right w:val="single" w:sz="4" w:space="0" w:color="auto"/>
            </w:tcBorders>
            <w:shd w:val="clear" w:color="auto" w:fill="auto"/>
            <w:hideMark/>
          </w:tcPr>
          <w:p w14:paraId="52B48CE7" w14:textId="77777777" w:rsidR="006F597B" w:rsidRPr="006F597B" w:rsidRDefault="006F597B" w:rsidP="006F597B">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F597B">
              <w:rPr>
                <w:rFonts w:eastAsia="Times New Roman" w:cs="Arial"/>
                <w:sz w:val="18"/>
                <w:szCs w:val="18"/>
                <w:lang w:eastAsia="en-GB"/>
              </w:rPr>
              <w:t>9.2</w:t>
            </w:r>
          </w:p>
        </w:tc>
        <w:tc>
          <w:tcPr>
            <w:tcW w:w="1304" w:type="dxa"/>
            <w:tcBorders>
              <w:top w:val="nil"/>
              <w:left w:val="nil"/>
              <w:bottom w:val="single" w:sz="4" w:space="0" w:color="auto"/>
              <w:right w:val="single" w:sz="4" w:space="0" w:color="auto"/>
            </w:tcBorders>
            <w:shd w:val="clear" w:color="auto" w:fill="auto"/>
            <w:hideMark/>
          </w:tcPr>
          <w:p w14:paraId="738E4FDC"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lang w:eastAsia="en-GB"/>
              </w:rPr>
            </w:pPr>
            <w:r w:rsidRPr="006F597B">
              <w:rPr>
                <w:rFonts w:eastAsia="Times New Roman" w:cs="Arial"/>
                <w:lang w:eastAsia="en-GB"/>
              </w:rPr>
              <w:t>S2-2108826</w:t>
            </w:r>
          </w:p>
        </w:tc>
        <w:tc>
          <w:tcPr>
            <w:tcW w:w="1399" w:type="dxa"/>
            <w:tcBorders>
              <w:top w:val="nil"/>
              <w:left w:val="nil"/>
              <w:bottom w:val="single" w:sz="4" w:space="0" w:color="auto"/>
              <w:right w:val="single" w:sz="4" w:space="0" w:color="auto"/>
            </w:tcBorders>
            <w:shd w:val="clear" w:color="auto" w:fill="auto"/>
            <w:hideMark/>
          </w:tcPr>
          <w:p w14:paraId="359A91E0"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WI STATUS REPORT</w:t>
            </w:r>
          </w:p>
        </w:tc>
        <w:tc>
          <w:tcPr>
            <w:tcW w:w="1997" w:type="dxa"/>
            <w:tcBorders>
              <w:top w:val="nil"/>
              <w:left w:val="nil"/>
              <w:bottom w:val="single" w:sz="4" w:space="0" w:color="auto"/>
              <w:right w:val="single" w:sz="4" w:space="0" w:color="auto"/>
            </w:tcBorders>
            <w:shd w:val="clear" w:color="auto" w:fill="auto"/>
            <w:hideMark/>
          </w:tcPr>
          <w:p w14:paraId="3ECFE396"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proofErr w:type="spellStart"/>
            <w:r w:rsidRPr="006F597B">
              <w:rPr>
                <w:rFonts w:eastAsia="Times New Roman" w:cs="Arial"/>
                <w:sz w:val="18"/>
                <w:szCs w:val="18"/>
                <w:lang w:eastAsia="en-GB"/>
              </w:rPr>
              <w:t>IoT_SAT_ARCH_EPS</w:t>
            </w:r>
            <w:proofErr w:type="spellEnd"/>
            <w:r w:rsidRPr="006F597B">
              <w:rPr>
                <w:rFonts w:eastAsia="Times New Roman" w:cs="Arial"/>
                <w:sz w:val="18"/>
                <w:szCs w:val="18"/>
                <w:lang w:eastAsia="en-GB"/>
              </w:rPr>
              <w:t xml:space="preserve"> Status Report</w:t>
            </w:r>
          </w:p>
        </w:tc>
        <w:tc>
          <w:tcPr>
            <w:tcW w:w="1567" w:type="dxa"/>
            <w:tcBorders>
              <w:top w:val="nil"/>
              <w:left w:val="nil"/>
              <w:bottom w:val="single" w:sz="4" w:space="0" w:color="auto"/>
              <w:right w:val="single" w:sz="4" w:space="0" w:color="auto"/>
            </w:tcBorders>
            <w:shd w:val="clear" w:color="auto" w:fill="auto"/>
            <w:hideMark/>
          </w:tcPr>
          <w:p w14:paraId="485AD2AD"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MediaTek Inc.</w:t>
            </w:r>
          </w:p>
        </w:tc>
        <w:tc>
          <w:tcPr>
            <w:tcW w:w="968" w:type="dxa"/>
            <w:tcBorders>
              <w:top w:val="single" w:sz="4" w:space="0" w:color="auto"/>
              <w:left w:val="single" w:sz="4" w:space="0" w:color="auto"/>
              <w:bottom w:val="single" w:sz="4" w:space="0" w:color="auto"/>
              <w:right w:val="single" w:sz="4" w:space="0" w:color="auto"/>
            </w:tcBorders>
            <w:shd w:val="clear" w:color="000000" w:fill="E4DFEC"/>
            <w:hideMark/>
          </w:tcPr>
          <w:p w14:paraId="7F0082AE"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Rel-17</w:t>
            </w:r>
          </w:p>
        </w:tc>
        <w:tc>
          <w:tcPr>
            <w:tcW w:w="2245" w:type="dxa"/>
            <w:tcBorders>
              <w:top w:val="nil"/>
              <w:left w:val="nil"/>
              <w:bottom w:val="single" w:sz="4" w:space="0" w:color="auto"/>
              <w:right w:val="single" w:sz="4" w:space="0" w:color="auto"/>
            </w:tcBorders>
            <w:shd w:val="clear" w:color="auto" w:fill="auto"/>
            <w:hideMark/>
          </w:tcPr>
          <w:p w14:paraId="51A248D8"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proofErr w:type="spellStart"/>
            <w:r w:rsidRPr="006F597B">
              <w:rPr>
                <w:rFonts w:eastAsia="Times New Roman" w:cs="Arial"/>
                <w:sz w:val="18"/>
                <w:szCs w:val="18"/>
                <w:lang w:eastAsia="en-GB"/>
              </w:rPr>
              <w:t>IoT_SAT_ARCH_EPS</w:t>
            </w:r>
            <w:proofErr w:type="spellEnd"/>
          </w:p>
        </w:tc>
      </w:tr>
      <w:tr w:rsidR="006F597B" w:rsidRPr="006F597B" w14:paraId="5CEA8C81" w14:textId="77777777" w:rsidTr="006F597B">
        <w:trPr>
          <w:trHeight w:val="705"/>
        </w:trPr>
        <w:tc>
          <w:tcPr>
            <w:tcW w:w="1147" w:type="dxa"/>
            <w:tcBorders>
              <w:top w:val="nil"/>
              <w:left w:val="single" w:sz="4" w:space="0" w:color="auto"/>
              <w:bottom w:val="single" w:sz="4" w:space="0" w:color="auto"/>
              <w:right w:val="single" w:sz="4" w:space="0" w:color="auto"/>
            </w:tcBorders>
            <w:shd w:val="clear" w:color="auto" w:fill="auto"/>
            <w:hideMark/>
          </w:tcPr>
          <w:p w14:paraId="4EBF1B83" w14:textId="77777777" w:rsidR="006F597B" w:rsidRPr="006F597B" w:rsidRDefault="006F597B" w:rsidP="006F597B">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F597B">
              <w:rPr>
                <w:rFonts w:eastAsia="Times New Roman" w:cs="Arial"/>
                <w:sz w:val="18"/>
                <w:szCs w:val="18"/>
                <w:lang w:eastAsia="en-GB"/>
              </w:rPr>
              <w:t>9.2</w:t>
            </w:r>
          </w:p>
        </w:tc>
        <w:tc>
          <w:tcPr>
            <w:tcW w:w="1304" w:type="dxa"/>
            <w:tcBorders>
              <w:top w:val="nil"/>
              <w:left w:val="nil"/>
              <w:bottom w:val="single" w:sz="4" w:space="0" w:color="auto"/>
              <w:right w:val="single" w:sz="4" w:space="0" w:color="auto"/>
            </w:tcBorders>
            <w:shd w:val="clear" w:color="auto" w:fill="auto"/>
            <w:hideMark/>
          </w:tcPr>
          <w:p w14:paraId="148F4616"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lang w:eastAsia="en-GB"/>
              </w:rPr>
            </w:pPr>
            <w:r w:rsidRPr="006F597B">
              <w:rPr>
                <w:rFonts w:eastAsia="Times New Roman" w:cs="Arial"/>
                <w:lang w:eastAsia="en-GB"/>
              </w:rPr>
              <w:t>S2-2108957</w:t>
            </w:r>
          </w:p>
        </w:tc>
        <w:tc>
          <w:tcPr>
            <w:tcW w:w="1399" w:type="dxa"/>
            <w:tcBorders>
              <w:top w:val="nil"/>
              <w:left w:val="nil"/>
              <w:bottom w:val="single" w:sz="4" w:space="0" w:color="auto"/>
              <w:right w:val="single" w:sz="4" w:space="0" w:color="auto"/>
            </w:tcBorders>
            <w:shd w:val="clear" w:color="auto" w:fill="auto"/>
            <w:hideMark/>
          </w:tcPr>
          <w:p w14:paraId="57807722"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WI STATUS REPORT</w:t>
            </w:r>
          </w:p>
        </w:tc>
        <w:tc>
          <w:tcPr>
            <w:tcW w:w="1997" w:type="dxa"/>
            <w:tcBorders>
              <w:top w:val="nil"/>
              <w:left w:val="nil"/>
              <w:bottom w:val="single" w:sz="4" w:space="0" w:color="auto"/>
              <w:right w:val="single" w:sz="4" w:space="0" w:color="auto"/>
            </w:tcBorders>
            <w:shd w:val="clear" w:color="auto" w:fill="auto"/>
            <w:hideMark/>
          </w:tcPr>
          <w:p w14:paraId="707F73FC"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SA WG2 Status report for MUSIM</w:t>
            </w:r>
          </w:p>
        </w:tc>
        <w:tc>
          <w:tcPr>
            <w:tcW w:w="1567" w:type="dxa"/>
            <w:tcBorders>
              <w:top w:val="nil"/>
              <w:left w:val="nil"/>
              <w:bottom w:val="single" w:sz="4" w:space="0" w:color="auto"/>
              <w:right w:val="single" w:sz="4" w:space="0" w:color="auto"/>
            </w:tcBorders>
            <w:shd w:val="clear" w:color="auto" w:fill="auto"/>
            <w:hideMark/>
          </w:tcPr>
          <w:p w14:paraId="64918940"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Intel (rapporteur)</w:t>
            </w:r>
          </w:p>
        </w:tc>
        <w:tc>
          <w:tcPr>
            <w:tcW w:w="968" w:type="dxa"/>
            <w:tcBorders>
              <w:top w:val="single" w:sz="4" w:space="0" w:color="auto"/>
              <w:left w:val="single" w:sz="4" w:space="0" w:color="auto"/>
              <w:bottom w:val="single" w:sz="4" w:space="0" w:color="auto"/>
              <w:right w:val="single" w:sz="4" w:space="0" w:color="auto"/>
            </w:tcBorders>
            <w:shd w:val="clear" w:color="000000" w:fill="E4DFEC"/>
            <w:hideMark/>
          </w:tcPr>
          <w:p w14:paraId="7F4CD4CF"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Rel-17</w:t>
            </w:r>
          </w:p>
        </w:tc>
        <w:tc>
          <w:tcPr>
            <w:tcW w:w="2245" w:type="dxa"/>
            <w:tcBorders>
              <w:top w:val="nil"/>
              <w:left w:val="nil"/>
              <w:bottom w:val="single" w:sz="4" w:space="0" w:color="auto"/>
              <w:right w:val="single" w:sz="4" w:space="0" w:color="auto"/>
            </w:tcBorders>
            <w:shd w:val="clear" w:color="auto" w:fill="auto"/>
            <w:hideMark/>
          </w:tcPr>
          <w:p w14:paraId="418D1850"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MUSIM</w:t>
            </w:r>
          </w:p>
        </w:tc>
      </w:tr>
      <w:tr w:rsidR="006F597B" w:rsidRPr="006F597B" w14:paraId="517A3409" w14:textId="77777777" w:rsidTr="006F597B">
        <w:trPr>
          <w:trHeight w:val="705"/>
        </w:trPr>
        <w:tc>
          <w:tcPr>
            <w:tcW w:w="1147" w:type="dxa"/>
            <w:tcBorders>
              <w:top w:val="nil"/>
              <w:left w:val="single" w:sz="4" w:space="0" w:color="auto"/>
              <w:bottom w:val="single" w:sz="4" w:space="0" w:color="auto"/>
              <w:right w:val="single" w:sz="4" w:space="0" w:color="auto"/>
            </w:tcBorders>
            <w:shd w:val="clear" w:color="auto" w:fill="auto"/>
            <w:hideMark/>
          </w:tcPr>
          <w:p w14:paraId="2D1D09BB" w14:textId="77777777" w:rsidR="006F597B" w:rsidRPr="006F597B" w:rsidRDefault="006F597B" w:rsidP="006F597B">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F597B">
              <w:rPr>
                <w:rFonts w:eastAsia="Times New Roman" w:cs="Arial"/>
                <w:sz w:val="18"/>
                <w:szCs w:val="18"/>
                <w:lang w:eastAsia="en-GB"/>
              </w:rPr>
              <w:lastRenderedPageBreak/>
              <w:t>9.2</w:t>
            </w:r>
          </w:p>
        </w:tc>
        <w:tc>
          <w:tcPr>
            <w:tcW w:w="1304" w:type="dxa"/>
            <w:tcBorders>
              <w:top w:val="nil"/>
              <w:left w:val="nil"/>
              <w:bottom w:val="single" w:sz="4" w:space="0" w:color="auto"/>
              <w:right w:val="single" w:sz="4" w:space="0" w:color="auto"/>
            </w:tcBorders>
            <w:shd w:val="clear" w:color="auto" w:fill="auto"/>
            <w:hideMark/>
          </w:tcPr>
          <w:p w14:paraId="4E0B0EBE"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lang w:eastAsia="en-GB"/>
              </w:rPr>
            </w:pPr>
            <w:r w:rsidRPr="006F597B">
              <w:rPr>
                <w:rFonts w:eastAsia="Times New Roman" w:cs="Arial"/>
                <w:lang w:eastAsia="en-GB"/>
              </w:rPr>
              <w:t>S2-2109021</w:t>
            </w:r>
          </w:p>
        </w:tc>
        <w:tc>
          <w:tcPr>
            <w:tcW w:w="1399" w:type="dxa"/>
            <w:tcBorders>
              <w:top w:val="nil"/>
              <w:left w:val="nil"/>
              <w:bottom w:val="single" w:sz="4" w:space="0" w:color="auto"/>
              <w:right w:val="single" w:sz="4" w:space="0" w:color="auto"/>
            </w:tcBorders>
            <w:shd w:val="clear" w:color="auto" w:fill="auto"/>
            <w:hideMark/>
          </w:tcPr>
          <w:p w14:paraId="194177A0" w14:textId="77777777" w:rsidR="006F597B" w:rsidRPr="006F597B" w:rsidRDefault="006F597B" w:rsidP="00667B7F">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WI STATUS REPORT</w:t>
            </w:r>
          </w:p>
        </w:tc>
        <w:tc>
          <w:tcPr>
            <w:tcW w:w="1997" w:type="dxa"/>
            <w:tcBorders>
              <w:top w:val="nil"/>
              <w:left w:val="nil"/>
              <w:bottom w:val="single" w:sz="4" w:space="0" w:color="auto"/>
              <w:right w:val="single" w:sz="4" w:space="0" w:color="auto"/>
            </w:tcBorders>
            <w:shd w:val="clear" w:color="auto" w:fill="auto"/>
            <w:hideMark/>
          </w:tcPr>
          <w:p w14:paraId="5EAD87DA"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WI Status Report for ARCH_NR_REDCAP</w:t>
            </w:r>
          </w:p>
        </w:tc>
        <w:tc>
          <w:tcPr>
            <w:tcW w:w="1567" w:type="dxa"/>
            <w:tcBorders>
              <w:top w:val="nil"/>
              <w:left w:val="nil"/>
              <w:bottom w:val="single" w:sz="4" w:space="0" w:color="auto"/>
              <w:right w:val="single" w:sz="4" w:space="0" w:color="auto"/>
            </w:tcBorders>
            <w:shd w:val="clear" w:color="auto" w:fill="auto"/>
            <w:hideMark/>
          </w:tcPr>
          <w:p w14:paraId="4241A803"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China Mobile (rapporteur)</w:t>
            </w:r>
          </w:p>
        </w:tc>
        <w:tc>
          <w:tcPr>
            <w:tcW w:w="968" w:type="dxa"/>
            <w:tcBorders>
              <w:top w:val="single" w:sz="4" w:space="0" w:color="auto"/>
              <w:left w:val="single" w:sz="4" w:space="0" w:color="auto"/>
              <w:bottom w:val="single" w:sz="4" w:space="0" w:color="auto"/>
              <w:right w:val="single" w:sz="4" w:space="0" w:color="auto"/>
            </w:tcBorders>
            <w:shd w:val="clear" w:color="000000" w:fill="E4DFEC"/>
            <w:hideMark/>
          </w:tcPr>
          <w:p w14:paraId="472AEAC1"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Rel-17</w:t>
            </w:r>
          </w:p>
        </w:tc>
        <w:tc>
          <w:tcPr>
            <w:tcW w:w="2245" w:type="dxa"/>
            <w:tcBorders>
              <w:top w:val="nil"/>
              <w:left w:val="nil"/>
              <w:bottom w:val="single" w:sz="4" w:space="0" w:color="auto"/>
              <w:right w:val="single" w:sz="4" w:space="0" w:color="auto"/>
            </w:tcBorders>
            <w:shd w:val="clear" w:color="auto" w:fill="auto"/>
            <w:hideMark/>
          </w:tcPr>
          <w:p w14:paraId="547CC40E"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ARCH_NR_REDCAP</w:t>
            </w:r>
          </w:p>
        </w:tc>
      </w:tr>
      <w:tr w:rsidR="006F597B" w:rsidRPr="006F597B" w14:paraId="3DC1A4ED" w14:textId="77777777" w:rsidTr="006F597B">
        <w:trPr>
          <w:trHeight w:val="705"/>
        </w:trPr>
        <w:tc>
          <w:tcPr>
            <w:tcW w:w="1147" w:type="dxa"/>
            <w:tcBorders>
              <w:top w:val="nil"/>
              <w:left w:val="single" w:sz="4" w:space="0" w:color="auto"/>
              <w:bottom w:val="single" w:sz="4" w:space="0" w:color="auto"/>
              <w:right w:val="single" w:sz="4" w:space="0" w:color="auto"/>
            </w:tcBorders>
            <w:shd w:val="clear" w:color="auto" w:fill="auto"/>
            <w:hideMark/>
          </w:tcPr>
          <w:p w14:paraId="582B2D23" w14:textId="77777777" w:rsidR="006F597B" w:rsidRPr="006F597B" w:rsidRDefault="006F597B" w:rsidP="006F597B">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F597B">
              <w:rPr>
                <w:rFonts w:eastAsia="Times New Roman" w:cs="Arial"/>
                <w:sz w:val="18"/>
                <w:szCs w:val="18"/>
                <w:lang w:eastAsia="en-GB"/>
              </w:rPr>
              <w:t>9.2</w:t>
            </w:r>
          </w:p>
        </w:tc>
        <w:tc>
          <w:tcPr>
            <w:tcW w:w="1304" w:type="dxa"/>
            <w:tcBorders>
              <w:top w:val="nil"/>
              <w:left w:val="nil"/>
              <w:bottom w:val="single" w:sz="4" w:space="0" w:color="auto"/>
              <w:right w:val="single" w:sz="4" w:space="0" w:color="auto"/>
            </w:tcBorders>
            <w:shd w:val="clear" w:color="auto" w:fill="auto"/>
            <w:hideMark/>
          </w:tcPr>
          <w:p w14:paraId="0B6F78D3"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lang w:eastAsia="en-GB"/>
              </w:rPr>
            </w:pPr>
            <w:r w:rsidRPr="006F597B">
              <w:rPr>
                <w:rFonts w:eastAsia="Times New Roman" w:cs="Arial"/>
                <w:lang w:eastAsia="en-GB"/>
              </w:rPr>
              <w:t>S2-2109370</w:t>
            </w:r>
          </w:p>
        </w:tc>
        <w:tc>
          <w:tcPr>
            <w:tcW w:w="1399" w:type="dxa"/>
            <w:tcBorders>
              <w:top w:val="nil"/>
              <w:left w:val="nil"/>
              <w:bottom w:val="single" w:sz="4" w:space="0" w:color="auto"/>
              <w:right w:val="single" w:sz="4" w:space="0" w:color="auto"/>
            </w:tcBorders>
            <w:shd w:val="clear" w:color="auto" w:fill="auto"/>
            <w:hideMark/>
          </w:tcPr>
          <w:p w14:paraId="4E7AF9B6"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WI STATUS REPORT</w:t>
            </w:r>
          </w:p>
        </w:tc>
        <w:tc>
          <w:tcPr>
            <w:tcW w:w="1997" w:type="dxa"/>
            <w:tcBorders>
              <w:top w:val="nil"/>
              <w:left w:val="nil"/>
              <w:bottom w:val="single" w:sz="4" w:space="0" w:color="auto"/>
              <w:right w:val="single" w:sz="4" w:space="0" w:color="auto"/>
            </w:tcBorders>
            <w:shd w:val="clear" w:color="auto" w:fill="auto"/>
            <w:hideMark/>
          </w:tcPr>
          <w:p w14:paraId="2005C70B"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ID_UAS status report</w:t>
            </w:r>
          </w:p>
        </w:tc>
        <w:tc>
          <w:tcPr>
            <w:tcW w:w="1567" w:type="dxa"/>
            <w:tcBorders>
              <w:top w:val="nil"/>
              <w:left w:val="nil"/>
              <w:bottom w:val="single" w:sz="4" w:space="0" w:color="auto"/>
              <w:right w:val="single" w:sz="4" w:space="0" w:color="auto"/>
            </w:tcBorders>
            <w:shd w:val="clear" w:color="auto" w:fill="auto"/>
            <w:hideMark/>
          </w:tcPr>
          <w:p w14:paraId="18B1C06C"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Qualcomm (Rapporteur)</w:t>
            </w:r>
          </w:p>
        </w:tc>
        <w:tc>
          <w:tcPr>
            <w:tcW w:w="968" w:type="dxa"/>
            <w:tcBorders>
              <w:top w:val="single" w:sz="4" w:space="0" w:color="auto"/>
              <w:left w:val="single" w:sz="4" w:space="0" w:color="auto"/>
              <w:bottom w:val="single" w:sz="4" w:space="0" w:color="auto"/>
              <w:right w:val="single" w:sz="4" w:space="0" w:color="auto"/>
            </w:tcBorders>
            <w:shd w:val="clear" w:color="000000" w:fill="E4DFEC"/>
            <w:hideMark/>
          </w:tcPr>
          <w:p w14:paraId="25800215"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Rel-17</w:t>
            </w:r>
          </w:p>
        </w:tc>
        <w:tc>
          <w:tcPr>
            <w:tcW w:w="2245" w:type="dxa"/>
            <w:tcBorders>
              <w:top w:val="nil"/>
              <w:left w:val="nil"/>
              <w:bottom w:val="single" w:sz="4" w:space="0" w:color="auto"/>
              <w:right w:val="single" w:sz="4" w:space="0" w:color="auto"/>
            </w:tcBorders>
            <w:shd w:val="clear" w:color="auto" w:fill="auto"/>
            <w:hideMark/>
          </w:tcPr>
          <w:p w14:paraId="3ADCA563"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ID_UAS</w:t>
            </w:r>
          </w:p>
        </w:tc>
      </w:tr>
      <w:tr w:rsidR="006F597B" w:rsidRPr="006F597B" w14:paraId="625D677A" w14:textId="77777777" w:rsidTr="006F597B">
        <w:trPr>
          <w:trHeight w:val="705"/>
        </w:trPr>
        <w:tc>
          <w:tcPr>
            <w:tcW w:w="1147" w:type="dxa"/>
            <w:tcBorders>
              <w:top w:val="nil"/>
              <w:left w:val="single" w:sz="4" w:space="0" w:color="auto"/>
              <w:bottom w:val="single" w:sz="4" w:space="0" w:color="auto"/>
              <w:right w:val="single" w:sz="4" w:space="0" w:color="auto"/>
            </w:tcBorders>
            <w:shd w:val="clear" w:color="auto" w:fill="auto"/>
            <w:hideMark/>
          </w:tcPr>
          <w:p w14:paraId="48E0E965" w14:textId="77777777" w:rsidR="006F597B" w:rsidRPr="006F597B" w:rsidRDefault="006F597B" w:rsidP="006F597B">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F597B">
              <w:rPr>
                <w:rFonts w:eastAsia="Times New Roman" w:cs="Arial"/>
                <w:sz w:val="18"/>
                <w:szCs w:val="18"/>
                <w:lang w:eastAsia="en-GB"/>
              </w:rPr>
              <w:t>9.2</w:t>
            </w:r>
          </w:p>
        </w:tc>
        <w:tc>
          <w:tcPr>
            <w:tcW w:w="1304" w:type="dxa"/>
            <w:tcBorders>
              <w:top w:val="nil"/>
              <w:left w:val="nil"/>
              <w:bottom w:val="single" w:sz="4" w:space="0" w:color="auto"/>
              <w:right w:val="single" w:sz="4" w:space="0" w:color="auto"/>
            </w:tcBorders>
            <w:shd w:val="clear" w:color="auto" w:fill="auto"/>
            <w:hideMark/>
          </w:tcPr>
          <w:p w14:paraId="7766A499"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lang w:eastAsia="en-GB"/>
              </w:rPr>
            </w:pPr>
            <w:r w:rsidRPr="006F597B">
              <w:rPr>
                <w:rFonts w:eastAsia="Times New Roman" w:cs="Arial"/>
                <w:lang w:eastAsia="en-GB"/>
              </w:rPr>
              <w:t>S2-2109374</w:t>
            </w:r>
          </w:p>
        </w:tc>
        <w:tc>
          <w:tcPr>
            <w:tcW w:w="1399" w:type="dxa"/>
            <w:tcBorders>
              <w:top w:val="nil"/>
              <w:left w:val="nil"/>
              <w:bottom w:val="single" w:sz="4" w:space="0" w:color="auto"/>
              <w:right w:val="single" w:sz="4" w:space="0" w:color="auto"/>
            </w:tcBorders>
            <w:shd w:val="clear" w:color="auto" w:fill="auto"/>
            <w:hideMark/>
          </w:tcPr>
          <w:p w14:paraId="37C58AC7"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WI STATUS REPORT</w:t>
            </w:r>
          </w:p>
        </w:tc>
        <w:tc>
          <w:tcPr>
            <w:tcW w:w="1997" w:type="dxa"/>
            <w:tcBorders>
              <w:top w:val="nil"/>
              <w:left w:val="nil"/>
              <w:bottom w:val="single" w:sz="4" w:space="0" w:color="auto"/>
              <w:right w:val="single" w:sz="4" w:space="0" w:color="auto"/>
            </w:tcBorders>
            <w:shd w:val="clear" w:color="auto" w:fill="auto"/>
            <w:hideMark/>
          </w:tcPr>
          <w:p w14:paraId="63B45B70"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EV2XARC_Ph2 status report</w:t>
            </w:r>
          </w:p>
        </w:tc>
        <w:tc>
          <w:tcPr>
            <w:tcW w:w="1567" w:type="dxa"/>
            <w:tcBorders>
              <w:top w:val="nil"/>
              <w:left w:val="nil"/>
              <w:bottom w:val="single" w:sz="4" w:space="0" w:color="auto"/>
              <w:right w:val="single" w:sz="4" w:space="0" w:color="auto"/>
            </w:tcBorders>
            <w:shd w:val="clear" w:color="auto" w:fill="auto"/>
            <w:hideMark/>
          </w:tcPr>
          <w:p w14:paraId="1924CEC0"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LG Electronics</w:t>
            </w:r>
          </w:p>
        </w:tc>
        <w:tc>
          <w:tcPr>
            <w:tcW w:w="968" w:type="dxa"/>
            <w:tcBorders>
              <w:top w:val="single" w:sz="4" w:space="0" w:color="auto"/>
              <w:left w:val="single" w:sz="4" w:space="0" w:color="auto"/>
              <w:bottom w:val="single" w:sz="4" w:space="0" w:color="auto"/>
              <w:right w:val="single" w:sz="4" w:space="0" w:color="auto"/>
            </w:tcBorders>
            <w:shd w:val="clear" w:color="000000" w:fill="E4DFEC"/>
            <w:hideMark/>
          </w:tcPr>
          <w:p w14:paraId="4165CAAB"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Rel-17</w:t>
            </w:r>
          </w:p>
        </w:tc>
        <w:tc>
          <w:tcPr>
            <w:tcW w:w="2245" w:type="dxa"/>
            <w:tcBorders>
              <w:top w:val="nil"/>
              <w:left w:val="nil"/>
              <w:bottom w:val="single" w:sz="4" w:space="0" w:color="auto"/>
              <w:right w:val="single" w:sz="4" w:space="0" w:color="auto"/>
            </w:tcBorders>
            <w:shd w:val="clear" w:color="auto" w:fill="auto"/>
            <w:hideMark/>
          </w:tcPr>
          <w:p w14:paraId="791CD67D"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eV2XARC_Ph2</w:t>
            </w:r>
          </w:p>
        </w:tc>
      </w:tr>
      <w:tr w:rsidR="006F597B" w:rsidRPr="006F597B" w14:paraId="6AA36CCA" w14:textId="77777777" w:rsidTr="006F597B">
        <w:trPr>
          <w:trHeight w:val="705"/>
        </w:trPr>
        <w:tc>
          <w:tcPr>
            <w:tcW w:w="1147" w:type="dxa"/>
            <w:tcBorders>
              <w:top w:val="nil"/>
              <w:left w:val="single" w:sz="4" w:space="0" w:color="auto"/>
              <w:bottom w:val="single" w:sz="4" w:space="0" w:color="auto"/>
              <w:right w:val="single" w:sz="4" w:space="0" w:color="auto"/>
            </w:tcBorders>
            <w:shd w:val="clear" w:color="auto" w:fill="auto"/>
            <w:hideMark/>
          </w:tcPr>
          <w:p w14:paraId="3457AD14" w14:textId="77777777" w:rsidR="006F597B" w:rsidRPr="006F597B" w:rsidRDefault="006F597B" w:rsidP="006F597B">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F597B">
              <w:rPr>
                <w:rFonts w:eastAsia="Times New Roman" w:cs="Arial"/>
                <w:sz w:val="18"/>
                <w:szCs w:val="18"/>
                <w:lang w:eastAsia="en-GB"/>
              </w:rPr>
              <w:t>9.2</w:t>
            </w:r>
          </w:p>
        </w:tc>
        <w:tc>
          <w:tcPr>
            <w:tcW w:w="1304" w:type="dxa"/>
            <w:tcBorders>
              <w:top w:val="nil"/>
              <w:left w:val="nil"/>
              <w:bottom w:val="single" w:sz="4" w:space="0" w:color="auto"/>
              <w:right w:val="single" w:sz="4" w:space="0" w:color="auto"/>
            </w:tcBorders>
            <w:shd w:val="clear" w:color="auto" w:fill="auto"/>
            <w:hideMark/>
          </w:tcPr>
          <w:p w14:paraId="2297B87A"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lang w:eastAsia="en-GB"/>
              </w:rPr>
            </w:pPr>
            <w:r w:rsidRPr="006F597B">
              <w:rPr>
                <w:rFonts w:eastAsia="Times New Roman" w:cs="Arial"/>
                <w:lang w:eastAsia="en-GB"/>
              </w:rPr>
              <w:t>S2-2109375</w:t>
            </w:r>
          </w:p>
        </w:tc>
        <w:tc>
          <w:tcPr>
            <w:tcW w:w="1399" w:type="dxa"/>
            <w:tcBorders>
              <w:top w:val="nil"/>
              <w:left w:val="nil"/>
              <w:bottom w:val="single" w:sz="4" w:space="0" w:color="auto"/>
              <w:right w:val="single" w:sz="4" w:space="0" w:color="auto"/>
            </w:tcBorders>
            <w:shd w:val="clear" w:color="auto" w:fill="auto"/>
            <w:hideMark/>
          </w:tcPr>
          <w:p w14:paraId="318CDC7D"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WI STATUS REPORT</w:t>
            </w:r>
          </w:p>
        </w:tc>
        <w:tc>
          <w:tcPr>
            <w:tcW w:w="1997" w:type="dxa"/>
            <w:tcBorders>
              <w:top w:val="nil"/>
              <w:left w:val="nil"/>
              <w:bottom w:val="single" w:sz="4" w:space="0" w:color="auto"/>
              <w:right w:val="single" w:sz="4" w:space="0" w:color="auto"/>
            </w:tcBorders>
            <w:shd w:val="clear" w:color="auto" w:fill="auto"/>
            <w:hideMark/>
          </w:tcPr>
          <w:p w14:paraId="2EE06F5D"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5G_ProSe Status Report</w:t>
            </w:r>
          </w:p>
        </w:tc>
        <w:tc>
          <w:tcPr>
            <w:tcW w:w="1567" w:type="dxa"/>
            <w:tcBorders>
              <w:top w:val="nil"/>
              <w:left w:val="nil"/>
              <w:bottom w:val="single" w:sz="4" w:space="0" w:color="auto"/>
              <w:right w:val="single" w:sz="4" w:space="0" w:color="auto"/>
            </w:tcBorders>
            <w:shd w:val="clear" w:color="auto" w:fill="auto"/>
            <w:hideMark/>
          </w:tcPr>
          <w:p w14:paraId="731D161A"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CATT</w:t>
            </w:r>
          </w:p>
        </w:tc>
        <w:tc>
          <w:tcPr>
            <w:tcW w:w="968" w:type="dxa"/>
            <w:tcBorders>
              <w:top w:val="single" w:sz="4" w:space="0" w:color="auto"/>
              <w:left w:val="single" w:sz="4" w:space="0" w:color="auto"/>
              <w:bottom w:val="single" w:sz="4" w:space="0" w:color="auto"/>
              <w:right w:val="single" w:sz="4" w:space="0" w:color="auto"/>
            </w:tcBorders>
            <w:shd w:val="clear" w:color="000000" w:fill="E4DFEC"/>
            <w:hideMark/>
          </w:tcPr>
          <w:p w14:paraId="22A05DCE"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Rel-17</w:t>
            </w:r>
          </w:p>
        </w:tc>
        <w:tc>
          <w:tcPr>
            <w:tcW w:w="2245" w:type="dxa"/>
            <w:tcBorders>
              <w:top w:val="nil"/>
              <w:left w:val="nil"/>
              <w:bottom w:val="single" w:sz="4" w:space="0" w:color="auto"/>
              <w:right w:val="single" w:sz="4" w:space="0" w:color="auto"/>
            </w:tcBorders>
            <w:shd w:val="clear" w:color="auto" w:fill="auto"/>
            <w:hideMark/>
          </w:tcPr>
          <w:p w14:paraId="7D3B6520"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5G_ProSe</w:t>
            </w:r>
          </w:p>
        </w:tc>
      </w:tr>
      <w:tr w:rsidR="006F597B" w:rsidRPr="006F597B" w14:paraId="70DCFE1B" w14:textId="77777777" w:rsidTr="006F597B">
        <w:trPr>
          <w:trHeight w:val="705"/>
        </w:trPr>
        <w:tc>
          <w:tcPr>
            <w:tcW w:w="1147" w:type="dxa"/>
            <w:tcBorders>
              <w:top w:val="nil"/>
              <w:left w:val="single" w:sz="4" w:space="0" w:color="auto"/>
              <w:bottom w:val="single" w:sz="4" w:space="0" w:color="auto"/>
              <w:right w:val="single" w:sz="4" w:space="0" w:color="auto"/>
            </w:tcBorders>
            <w:shd w:val="clear" w:color="auto" w:fill="auto"/>
            <w:hideMark/>
          </w:tcPr>
          <w:p w14:paraId="1A917E71" w14:textId="77777777" w:rsidR="006F597B" w:rsidRPr="006F597B" w:rsidRDefault="006F597B" w:rsidP="006F597B">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F597B">
              <w:rPr>
                <w:rFonts w:eastAsia="Times New Roman" w:cs="Arial"/>
                <w:sz w:val="18"/>
                <w:szCs w:val="18"/>
                <w:lang w:eastAsia="en-GB"/>
              </w:rPr>
              <w:t>9.2</w:t>
            </w:r>
          </w:p>
        </w:tc>
        <w:tc>
          <w:tcPr>
            <w:tcW w:w="1304" w:type="dxa"/>
            <w:tcBorders>
              <w:top w:val="nil"/>
              <w:left w:val="nil"/>
              <w:bottom w:val="single" w:sz="4" w:space="0" w:color="auto"/>
              <w:right w:val="single" w:sz="4" w:space="0" w:color="auto"/>
            </w:tcBorders>
            <w:shd w:val="clear" w:color="auto" w:fill="auto"/>
            <w:hideMark/>
          </w:tcPr>
          <w:p w14:paraId="5AAC6E98"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lang w:eastAsia="en-GB"/>
              </w:rPr>
            </w:pPr>
            <w:r w:rsidRPr="006F597B">
              <w:rPr>
                <w:rFonts w:eastAsia="Times New Roman" w:cs="Arial"/>
                <w:lang w:eastAsia="en-GB"/>
              </w:rPr>
              <w:t>S2-2109376</w:t>
            </w:r>
          </w:p>
        </w:tc>
        <w:tc>
          <w:tcPr>
            <w:tcW w:w="1399" w:type="dxa"/>
            <w:tcBorders>
              <w:top w:val="nil"/>
              <w:left w:val="nil"/>
              <w:bottom w:val="single" w:sz="4" w:space="0" w:color="auto"/>
              <w:right w:val="single" w:sz="4" w:space="0" w:color="auto"/>
            </w:tcBorders>
            <w:shd w:val="clear" w:color="auto" w:fill="auto"/>
            <w:hideMark/>
          </w:tcPr>
          <w:p w14:paraId="241BAA3E"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WI STATUS REPORT</w:t>
            </w:r>
          </w:p>
        </w:tc>
        <w:tc>
          <w:tcPr>
            <w:tcW w:w="1997" w:type="dxa"/>
            <w:tcBorders>
              <w:top w:val="nil"/>
              <w:left w:val="nil"/>
              <w:bottom w:val="single" w:sz="4" w:space="0" w:color="auto"/>
              <w:right w:val="single" w:sz="4" w:space="0" w:color="auto"/>
            </w:tcBorders>
            <w:shd w:val="clear" w:color="auto" w:fill="auto"/>
            <w:hideMark/>
          </w:tcPr>
          <w:p w14:paraId="539F1EA9"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ENS_Ph2 status report</w:t>
            </w:r>
          </w:p>
        </w:tc>
        <w:tc>
          <w:tcPr>
            <w:tcW w:w="1567" w:type="dxa"/>
            <w:tcBorders>
              <w:top w:val="nil"/>
              <w:left w:val="nil"/>
              <w:bottom w:val="single" w:sz="4" w:space="0" w:color="auto"/>
              <w:right w:val="single" w:sz="4" w:space="0" w:color="auto"/>
            </w:tcBorders>
            <w:shd w:val="clear" w:color="auto" w:fill="auto"/>
            <w:hideMark/>
          </w:tcPr>
          <w:p w14:paraId="1A681ACE"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ZTE</w:t>
            </w:r>
          </w:p>
        </w:tc>
        <w:tc>
          <w:tcPr>
            <w:tcW w:w="968" w:type="dxa"/>
            <w:tcBorders>
              <w:top w:val="single" w:sz="4" w:space="0" w:color="auto"/>
              <w:left w:val="single" w:sz="4" w:space="0" w:color="auto"/>
              <w:bottom w:val="single" w:sz="4" w:space="0" w:color="auto"/>
              <w:right w:val="single" w:sz="4" w:space="0" w:color="auto"/>
            </w:tcBorders>
            <w:shd w:val="clear" w:color="000000" w:fill="E4DFEC"/>
            <w:hideMark/>
          </w:tcPr>
          <w:p w14:paraId="1B3FE299"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Rel-17</w:t>
            </w:r>
          </w:p>
        </w:tc>
        <w:tc>
          <w:tcPr>
            <w:tcW w:w="2245" w:type="dxa"/>
            <w:tcBorders>
              <w:top w:val="nil"/>
              <w:left w:val="nil"/>
              <w:bottom w:val="single" w:sz="4" w:space="0" w:color="auto"/>
              <w:right w:val="single" w:sz="4" w:space="0" w:color="auto"/>
            </w:tcBorders>
            <w:shd w:val="clear" w:color="auto" w:fill="auto"/>
            <w:hideMark/>
          </w:tcPr>
          <w:p w14:paraId="7CE4CEC3"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eNS_Ph2</w:t>
            </w:r>
          </w:p>
        </w:tc>
      </w:tr>
      <w:tr w:rsidR="006F597B" w:rsidRPr="006F597B" w14:paraId="100267A8" w14:textId="77777777" w:rsidTr="006F597B">
        <w:trPr>
          <w:trHeight w:val="705"/>
        </w:trPr>
        <w:tc>
          <w:tcPr>
            <w:tcW w:w="1147" w:type="dxa"/>
            <w:tcBorders>
              <w:top w:val="nil"/>
              <w:left w:val="single" w:sz="4" w:space="0" w:color="auto"/>
              <w:bottom w:val="single" w:sz="4" w:space="0" w:color="auto"/>
              <w:right w:val="single" w:sz="4" w:space="0" w:color="auto"/>
            </w:tcBorders>
            <w:shd w:val="clear" w:color="auto" w:fill="auto"/>
            <w:hideMark/>
          </w:tcPr>
          <w:p w14:paraId="690D47F8" w14:textId="77777777" w:rsidR="006F597B" w:rsidRPr="006F597B" w:rsidRDefault="006F597B" w:rsidP="006F597B">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F597B">
              <w:rPr>
                <w:rFonts w:eastAsia="Times New Roman" w:cs="Arial"/>
                <w:sz w:val="18"/>
                <w:szCs w:val="18"/>
                <w:lang w:eastAsia="en-GB"/>
              </w:rPr>
              <w:t>9.2</w:t>
            </w:r>
          </w:p>
        </w:tc>
        <w:tc>
          <w:tcPr>
            <w:tcW w:w="1304" w:type="dxa"/>
            <w:tcBorders>
              <w:top w:val="nil"/>
              <w:left w:val="nil"/>
              <w:bottom w:val="single" w:sz="4" w:space="0" w:color="auto"/>
              <w:right w:val="single" w:sz="4" w:space="0" w:color="auto"/>
            </w:tcBorders>
            <w:shd w:val="clear" w:color="auto" w:fill="auto"/>
            <w:hideMark/>
          </w:tcPr>
          <w:p w14:paraId="3D8EE02B"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lang w:eastAsia="en-GB"/>
              </w:rPr>
            </w:pPr>
            <w:r w:rsidRPr="006F597B">
              <w:rPr>
                <w:rFonts w:eastAsia="Times New Roman" w:cs="Arial"/>
                <w:lang w:eastAsia="en-GB"/>
              </w:rPr>
              <w:t>S2-2109377</w:t>
            </w:r>
          </w:p>
        </w:tc>
        <w:tc>
          <w:tcPr>
            <w:tcW w:w="1399" w:type="dxa"/>
            <w:tcBorders>
              <w:top w:val="nil"/>
              <w:left w:val="nil"/>
              <w:bottom w:val="single" w:sz="4" w:space="0" w:color="auto"/>
              <w:right w:val="single" w:sz="4" w:space="0" w:color="auto"/>
            </w:tcBorders>
            <w:shd w:val="clear" w:color="auto" w:fill="auto"/>
            <w:hideMark/>
          </w:tcPr>
          <w:p w14:paraId="2D3A9AC1"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WI STATUS REPORT</w:t>
            </w:r>
          </w:p>
        </w:tc>
        <w:tc>
          <w:tcPr>
            <w:tcW w:w="1997" w:type="dxa"/>
            <w:tcBorders>
              <w:top w:val="nil"/>
              <w:left w:val="nil"/>
              <w:bottom w:val="single" w:sz="4" w:space="0" w:color="auto"/>
              <w:right w:val="single" w:sz="4" w:space="0" w:color="auto"/>
            </w:tcBorders>
            <w:shd w:val="clear" w:color="auto" w:fill="auto"/>
            <w:hideMark/>
          </w:tcPr>
          <w:p w14:paraId="552F0CE7"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eEdge_5GC status report</w:t>
            </w:r>
          </w:p>
        </w:tc>
        <w:tc>
          <w:tcPr>
            <w:tcW w:w="1567" w:type="dxa"/>
            <w:tcBorders>
              <w:top w:val="nil"/>
              <w:left w:val="nil"/>
              <w:bottom w:val="single" w:sz="4" w:space="0" w:color="auto"/>
              <w:right w:val="single" w:sz="4" w:space="0" w:color="auto"/>
            </w:tcBorders>
            <w:shd w:val="clear" w:color="auto" w:fill="auto"/>
            <w:hideMark/>
          </w:tcPr>
          <w:p w14:paraId="090EE7B1"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Huawei</w:t>
            </w:r>
          </w:p>
        </w:tc>
        <w:tc>
          <w:tcPr>
            <w:tcW w:w="968" w:type="dxa"/>
            <w:tcBorders>
              <w:top w:val="single" w:sz="4" w:space="0" w:color="auto"/>
              <w:left w:val="single" w:sz="4" w:space="0" w:color="auto"/>
              <w:bottom w:val="single" w:sz="4" w:space="0" w:color="auto"/>
              <w:right w:val="single" w:sz="4" w:space="0" w:color="auto"/>
            </w:tcBorders>
            <w:shd w:val="clear" w:color="000000" w:fill="E4DFEC"/>
            <w:hideMark/>
          </w:tcPr>
          <w:p w14:paraId="19ACFF47"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Rel-17</w:t>
            </w:r>
          </w:p>
        </w:tc>
        <w:tc>
          <w:tcPr>
            <w:tcW w:w="2245" w:type="dxa"/>
            <w:tcBorders>
              <w:top w:val="nil"/>
              <w:left w:val="nil"/>
              <w:bottom w:val="single" w:sz="4" w:space="0" w:color="auto"/>
              <w:right w:val="single" w:sz="4" w:space="0" w:color="auto"/>
            </w:tcBorders>
            <w:shd w:val="clear" w:color="auto" w:fill="auto"/>
            <w:hideMark/>
          </w:tcPr>
          <w:p w14:paraId="1CCA17DE"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eNS_Ph2</w:t>
            </w:r>
          </w:p>
        </w:tc>
      </w:tr>
      <w:tr w:rsidR="006F597B" w:rsidRPr="006F597B" w14:paraId="11522E7B" w14:textId="77777777" w:rsidTr="006F597B">
        <w:trPr>
          <w:trHeight w:val="705"/>
        </w:trPr>
        <w:tc>
          <w:tcPr>
            <w:tcW w:w="1147" w:type="dxa"/>
            <w:tcBorders>
              <w:top w:val="nil"/>
              <w:left w:val="single" w:sz="4" w:space="0" w:color="auto"/>
              <w:bottom w:val="single" w:sz="4" w:space="0" w:color="auto"/>
              <w:right w:val="single" w:sz="4" w:space="0" w:color="auto"/>
            </w:tcBorders>
            <w:shd w:val="clear" w:color="auto" w:fill="auto"/>
            <w:hideMark/>
          </w:tcPr>
          <w:p w14:paraId="474F60DD" w14:textId="77777777" w:rsidR="006F597B" w:rsidRPr="006F597B" w:rsidRDefault="006F597B" w:rsidP="006F597B">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F597B">
              <w:rPr>
                <w:rFonts w:eastAsia="Times New Roman" w:cs="Arial"/>
                <w:sz w:val="18"/>
                <w:szCs w:val="18"/>
                <w:lang w:eastAsia="en-GB"/>
              </w:rPr>
              <w:t>9.2</w:t>
            </w:r>
          </w:p>
        </w:tc>
        <w:tc>
          <w:tcPr>
            <w:tcW w:w="1304" w:type="dxa"/>
            <w:tcBorders>
              <w:top w:val="nil"/>
              <w:left w:val="nil"/>
              <w:bottom w:val="single" w:sz="4" w:space="0" w:color="auto"/>
              <w:right w:val="single" w:sz="4" w:space="0" w:color="auto"/>
            </w:tcBorders>
            <w:shd w:val="clear" w:color="auto" w:fill="auto"/>
            <w:hideMark/>
          </w:tcPr>
          <w:p w14:paraId="4B43C70A"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lang w:eastAsia="en-GB"/>
              </w:rPr>
            </w:pPr>
            <w:r w:rsidRPr="006F597B">
              <w:rPr>
                <w:rFonts w:eastAsia="Times New Roman" w:cs="Arial"/>
                <w:lang w:eastAsia="en-GB"/>
              </w:rPr>
              <w:t>S2-2109378</w:t>
            </w:r>
          </w:p>
        </w:tc>
        <w:tc>
          <w:tcPr>
            <w:tcW w:w="1399" w:type="dxa"/>
            <w:tcBorders>
              <w:top w:val="nil"/>
              <w:left w:val="nil"/>
              <w:bottom w:val="single" w:sz="4" w:space="0" w:color="auto"/>
              <w:right w:val="single" w:sz="4" w:space="0" w:color="auto"/>
            </w:tcBorders>
            <w:shd w:val="clear" w:color="auto" w:fill="auto"/>
            <w:hideMark/>
          </w:tcPr>
          <w:p w14:paraId="0237B2CA"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WI STATUS REPORT</w:t>
            </w:r>
          </w:p>
        </w:tc>
        <w:tc>
          <w:tcPr>
            <w:tcW w:w="1997" w:type="dxa"/>
            <w:tcBorders>
              <w:top w:val="nil"/>
              <w:left w:val="nil"/>
              <w:bottom w:val="single" w:sz="4" w:space="0" w:color="auto"/>
              <w:right w:val="single" w:sz="4" w:space="0" w:color="auto"/>
            </w:tcBorders>
            <w:shd w:val="clear" w:color="auto" w:fill="auto"/>
            <w:hideMark/>
          </w:tcPr>
          <w:p w14:paraId="01C20600"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Report_eNA_ph2</w:t>
            </w:r>
          </w:p>
        </w:tc>
        <w:tc>
          <w:tcPr>
            <w:tcW w:w="1567" w:type="dxa"/>
            <w:tcBorders>
              <w:top w:val="nil"/>
              <w:left w:val="nil"/>
              <w:bottom w:val="single" w:sz="4" w:space="0" w:color="auto"/>
              <w:right w:val="single" w:sz="4" w:space="0" w:color="auto"/>
            </w:tcBorders>
            <w:shd w:val="clear" w:color="auto" w:fill="auto"/>
            <w:hideMark/>
          </w:tcPr>
          <w:p w14:paraId="0B6CE7B3"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vivo</w:t>
            </w:r>
          </w:p>
        </w:tc>
        <w:tc>
          <w:tcPr>
            <w:tcW w:w="968" w:type="dxa"/>
            <w:tcBorders>
              <w:top w:val="single" w:sz="4" w:space="0" w:color="auto"/>
              <w:left w:val="single" w:sz="4" w:space="0" w:color="auto"/>
              <w:bottom w:val="single" w:sz="4" w:space="0" w:color="auto"/>
              <w:right w:val="single" w:sz="4" w:space="0" w:color="auto"/>
            </w:tcBorders>
            <w:shd w:val="clear" w:color="000000" w:fill="E4DFEC"/>
            <w:hideMark/>
          </w:tcPr>
          <w:p w14:paraId="28E2578B"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Rel-17</w:t>
            </w:r>
          </w:p>
        </w:tc>
        <w:tc>
          <w:tcPr>
            <w:tcW w:w="2245" w:type="dxa"/>
            <w:tcBorders>
              <w:top w:val="nil"/>
              <w:left w:val="nil"/>
              <w:bottom w:val="single" w:sz="4" w:space="0" w:color="auto"/>
              <w:right w:val="single" w:sz="4" w:space="0" w:color="auto"/>
            </w:tcBorders>
            <w:shd w:val="clear" w:color="auto" w:fill="auto"/>
            <w:hideMark/>
          </w:tcPr>
          <w:p w14:paraId="0E453D6D" w14:textId="77777777" w:rsidR="006F597B" w:rsidRPr="006F597B" w:rsidRDefault="006F597B" w:rsidP="006F597B">
            <w:pPr>
              <w:tabs>
                <w:tab w:val="clear" w:pos="567"/>
                <w:tab w:val="clear" w:pos="851"/>
                <w:tab w:val="clear" w:pos="1134"/>
                <w:tab w:val="clear" w:pos="1418"/>
                <w:tab w:val="clear" w:pos="1701"/>
              </w:tabs>
              <w:spacing w:after="0"/>
              <w:rPr>
                <w:rFonts w:eastAsia="Times New Roman" w:cs="Arial"/>
                <w:sz w:val="18"/>
                <w:szCs w:val="18"/>
                <w:lang w:eastAsia="en-GB"/>
              </w:rPr>
            </w:pPr>
            <w:r w:rsidRPr="006F597B">
              <w:rPr>
                <w:rFonts w:eastAsia="Times New Roman" w:cs="Arial"/>
                <w:sz w:val="18"/>
                <w:szCs w:val="18"/>
                <w:lang w:eastAsia="en-GB"/>
              </w:rPr>
              <w:t>eNA_Ph2</w:t>
            </w:r>
          </w:p>
        </w:tc>
      </w:tr>
    </w:tbl>
    <w:p w14:paraId="76980346" w14:textId="75CBDF41" w:rsidR="00CD7CD1" w:rsidRDefault="00CD7CD1" w:rsidP="00E6060F"/>
    <w:p w14:paraId="79E6AB57" w14:textId="2DAEBE6B" w:rsidR="00A16700" w:rsidRDefault="00A16700" w:rsidP="00A16700">
      <w:pPr>
        <w:pBdr>
          <w:top w:val="single" w:sz="4" w:space="1" w:color="auto"/>
        </w:pBdr>
      </w:pPr>
      <w:r w:rsidRPr="00A16700">
        <w:rPr>
          <w:color w:val="0000FF"/>
        </w:rPr>
        <w:t>S2-2108492</w:t>
      </w:r>
      <w:r>
        <w:t xml:space="preserve"> (WORK PLAN) Work_plan_3gpp_211001_Filtered_SA2 (Source: MCC)</w:t>
      </w:r>
      <w:r>
        <w:br/>
      </w:r>
      <w:r w:rsidRPr="00A16700">
        <w:rPr>
          <w:b/>
          <w:bCs/>
        </w:rPr>
        <w:t xml:space="preserve">Abstract: </w:t>
      </w:r>
      <w:r>
        <w:t>Filtered SA WG2 Work Plan for information</w:t>
      </w:r>
    </w:p>
    <w:p w14:paraId="3CFED7A6" w14:textId="77777777" w:rsidR="00A16700" w:rsidRPr="00DA12F6" w:rsidRDefault="00A16700" w:rsidP="00F0012A">
      <w:pPr>
        <w:keepNext/>
        <w:rPr>
          <w:rFonts w:cs="Arial"/>
          <w:b/>
        </w:rPr>
      </w:pPr>
      <w:r w:rsidRPr="00DA12F6">
        <w:rPr>
          <w:rFonts w:cs="Arial"/>
          <w:b/>
        </w:rPr>
        <w:t>Discussion and conclusion:</w:t>
      </w:r>
    </w:p>
    <w:p w14:paraId="6ED7B602" w14:textId="1E5A21F8" w:rsidR="00A16700" w:rsidRDefault="00A16700" w:rsidP="00E6060F">
      <w:r>
        <w:t xml:space="preserve">The SA WG2 Work Plan (filtered list) was provided for information and was </w:t>
      </w:r>
      <w:r w:rsidRPr="00C3284B">
        <w:rPr>
          <w:color w:val="0000FF"/>
        </w:rPr>
        <w:t>noted</w:t>
      </w:r>
      <w:r>
        <w:t>.</w:t>
      </w:r>
    </w:p>
    <w:p w14:paraId="2940B222" w14:textId="6A3EFDFA" w:rsidR="00A16700" w:rsidRDefault="00A16700" w:rsidP="00E6060F"/>
    <w:p w14:paraId="044F0144" w14:textId="4E7CC250" w:rsidR="00A842AE" w:rsidRDefault="00A842AE" w:rsidP="00A842AE">
      <w:pPr>
        <w:pStyle w:val="Heading1"/>
      </w:pPr>
      <w:r>
        <w:t>3</w:t>
      </w:r>
      <w:r>
        <w:tab/>
      </w:r>
      <w:proofErr w:type="spellStart"/>
      <w:r>
        <w:t>AoB</w:t>
      </w:r>
      <w:proofErr w:type="spellEnd"/>
    </w:p>
    <w:p w14:paraId="34E62F38" w14:textId="19057C45" w:rsidR="00C81CB3" w:rsidRPr="006F597B" w:rsidRDefault="006F597B" w:rsidP="00E6060F">
      <w:r w:rsidRPr="006F597B">
        <w:t>Andrew Bennet, SA</w:t>
      </w:r>
      <w:r>
        <w:t> WG</w:t>
      </w:r>
      <w:r w:rsidRPr="006F597B">
        <w:t xml:space="preserve">2 Vice Chair reminded delegates that there is no real need to make comments and changes to mirror CRs, as these can be updated once the base CRs are stable. </w:t>
      </w:r>
      <w:r>
        <w:t>Nokia added that there may be exceptions to this for non-exact mirror changes.</w:t>
      </w:r>
    </w:p>
    <w:p w14:paraId="05EAE60A" w14:textId="6DBC98A3" w:rsidR="006F597B" w:rsidRPr="006F597B" w:rsidRDefault="006F597B" w:rsidP="00E6060F">
      <w:pPr>
        <w:rPr>
          <w:b/>
          <w:bCs/>
        </w:rPr>
      </w:pPr>
      <w:r w:rsidRPr="006F597B">
        <w:rPr>
          <w:b/>
          <w:bCs/>
        </w:rPr>
        <w:t>Reminder:</w:t>
      </w:r>
    </w:p>
    <w:p w14:paraId="7738926B" w14:textId="2CA97774" w:rsidR="006F597B" w:rsidRPr="006F597B" w:rsidRDefault="006F597B" w:rsidP="00E6060F">
      <w:pPr>
        <w:rPr>
          <w:b/>
          <w:bCs/>
        </w:rPr>
      </w:pPr>
      <w:r w:rsidRPr="006F597B">
        <w:rPr>
          <w:b/>
          <w:bCs/>
        </w:rPr>
        <w:t>Upload documents to INBOX by:</w:t>
      </w:r>
      <w:r w:rsidRPr="006F597B">
        <w:rPr>
          <w:b/>
          <w:bCs/>
        </w:rPr>
        <w:tab/>
        <w:t>23 November 2021, 17:00 UTC</w:t>
      </w:r>
    </w:p>
    <w:p w14:paraId="7C58582F" w14:textId="77777777" w:rsidR="006F597B" w:rsidRPr="006F597B" w:rsidRDefault="006F597B" w:rsidP="00E6060F"/>
    <w:p w14:paraId="465BEA94" w14:textId="6F8ED4A7" w:rsidR="00491F60" w:rsidRDefault="00491F60" w:rsidP="00491F60">
      <w:pPr>
        <w:pStyle w:val="Heading1"/>
        <w:rPr>
          <w:color w:val="0000FF"/>
        </w:rPr>
      </w:pPr>
      <w:r w:rsidRPr="0048558F">
        <w:rPr>
          <w:color w:val="0000FF"/>
        </w:rPr>
        <w:t>Closed:</w:t>
      </w:r>
      <w:r>
        <w:rPr>
          <w:color w:val="0000FF"/>
        </w:rPr>
        <w:t xml:space="preserve"> </w:t>
      </w:r>
      <w:r w:rsidR="00CE58C4">
        <w:rPr>
          <w:color w:val="0000FF"/>
        </w:rPr>
        <w:t>22</w:t>
      </w:r>
      <w:r w:rsidR="00D82FEA">
        <w:rPr>
          <w:color w:val="0000FF"/>
        </w:rPr>
        <w:t xml:space="preserve"> Novem</w:t>
      </w:r>
      <w:r>
        <w:rPr>
          <w:color w:val="0000FF"/>
        </w:rPr>
        <w:t>ber</w:t>
      </w:r>
      <w:r w:rsidRPr="0048558F">
        <w:rPr>
          <w:color w:val="0000FF"/>
        </w:rPr>
        <w:t xml:space="preserve"> 202</w:t>
      </w:r>
      <w:r>
        <w:rPr>
          <w:color w:val="0000FF"/>
        </w:rPr>
        <w:t>1</w:t>
      </w:r>
      <w:r w:rsidRPr="0048558F">
        <w:rPr>
          <w:color w:val="0000FF"/>
        </w:rPr>
        <w:t xml:space="preserve">, </w:t>
      </w:r>
      <w:r>
        <w:rPr>
          <w:color w:val="0000FF"/>
        </w:rPr>
        <w:t>1</w:t>
      </w:r>
      <w:r w:rsidR="00C81CB3">
        <w:rPr>
          <w:color w:val="0000FF"/>
        </w:rPr>
        <w:t>5</w:t>
      </w:r>
      <w:r>
        <w:rPr>
          <w:color w:val="0000FF"/>
        </w:rPr>
        <w:t>.</w:t>
      </w:r>
      <w:r w:rsidR="006F597B">
        <w:rPr>
          <w:color w:val="0000FF"/>
        </w:rPr>
        <w:t>58</w:t>
      </w:r>
      <w:r w:rsidRPr="0048558F">
        <w:rPr>
          <w:color w:val="0000FF"/>
        </w:rPr>
        <w:t xml:space="preserve"> UTC</w:t>
      </w:r>
    </w:p>
    <w:p w14:paraId="7E2DB60F" w14:textId="27C6ACDB" w:rsidR="00A842AE" w:rsidRDefault="00A842AE" w:rsidP="00A842AE">
      <w:r>
        <w:t>The SA WG2 Chair thanked delegates for participating in this call. Delegates were reminded to check the correctness of cover sheets, sources and document numbers of their contributions before uploading by the upload deadline (Tuesday 2</w:t>
      </w:r>
      <w:r w:rsidR="00D82FEA">
        <w:t>3 Novem</w:t>
      </w:r>
      <w:r>
        <w:t>ber, 1</w:t>
      </w:r>
      <w:r w:rsidR="00D82FEA">
        <w:t>7</w:t>
      </w:r>
      <w:r>
        <w:t>.00 UTC). He then closed the conference call.</w:t>
      </w:r>
    </w:p>
    <w:p w14:paraId="1F93CF05" w14:textId="113335B0" w:rsidR="006F597B" w:rsidRDefault="006F597B" w:rsidP="006F597B">
      <w:pPr>
        <w:pStyle w:val="Heading1"/>
        <w:rPr>
          <w:color w:val="0000FF"/>
        </w:rPr>
      </w:pPr>
      <w:r w:rsidRPr="0048558F">
        <w:rPr>
          <w:color w:val="0000FF"/>
        </w:rPr>
        <w:t>Clos</w:t>
      </w:r>
      <w:r>
        <w:rPr>
          <w:color w:val="0000FF"/>
        </w:rPr>
        <w:t>ing of the SA2#148-e meeting</w:t>
      </w:r>
    </w:p>
    <w:p w14:paraId="39F03643" w14:textId="5A7E6A66" w:rsidR="00E6060F" w:rsidRDefault="006F597B">
      <w:r>
        <w:t>The SA WG2 Chair thanked the Vice Chairs, the MCC Secretary, Rapporteurs and Delegates for their good work and cooperation at this meeting. He then wished everybody a happy holidays and prosperous new year.</w:t>
      </w:r>
    </w:p>
    <w:p w14:paraId="1E4A185E" w14:textId="77777777" w:rsidR="006F597B" w:rsidRDefault="006F597B"/>
    <w:sectPr w:rsidR="006F597B"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7C3E7" w14:textId="77777777" w:rsidR="00F846CD" w:rsidRDefault="00F846CD" w:rsidP="0085007B">
      <w:pPr>
        <w:spacing w:after="0"/>
      </w:pPr>
      <w:r>
        <w:separator/>
      </w:r>
    </w:p>
  </w:endnote>
  <w:endnote w:type="continuationSeparator" w:id="0">
    <w:p w14:paraId="5853F8E9" w14:textId="77777777" w:rsidR="00F846CD" w:rsidRDefault="00F846CD"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AC00B" w14:textId="77777777" w:rsidR="00F846CD" w:rsidRDefault="00F846CD" w:rsidP="0085007B">
      <w:pPr>
        <w:spacing w:after="0"/>
      </w:pPr>
      <w:r>
        <w:separator/>
      </w:r>
    </w:p>
  </w:footnote>
  <w:footnote w:type="continuationSeparator" w:id="0">
    <w:p w14:paraId="602D2098" w14:textId="77777777" w:rsidR="00F846CD" w:rsidRDefault="00F846CD"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55914"/>
    <w:rsid w:val="0006012D"/>
    <w:rsid w:val="00060909"/>
    <w:rsid w:val="00072A74"/>
    <w:rsid w:val="000840CD"/>
    <w:rsid w:val="00087D60"/>
    <w:rsid w:val="0009087A"/>
    <w:rsid w:val="0009123F"/>
    <w:rsid w:val="000B0067"/>
    <w:rsid w:val="000B48ED"/>
    <w:rsid w:val="000D593A"/>
    <w:rsid w:val="000E531B"/>
    <w:rsid w:val="000E69A8"/>
    <w:rsid w:val="000F3DA2"/>
    <w:rsid w:val="000F72A0"/>
    <w:rsid w:val="001039B4"/>
    <w:rsid w:val="001305D2"/>
    <w:rsid w:val="001472BB"/>
    <w:rsid w:val="00154976"/>
    <w:rsid w:val="00164006"/>
    <w:rsid w:val="00193AA6"/>
    <w:rsid w:val="001A26F6"/>
    <w:rsid w:val="001D1B88"/>
    <w:rsid w:val="001D46DB"/>
    <w:rsid w:val="001D54BB"/>
    <w:rsid w:val="001E411C"/>
    <w:rsid w:val="001F7D51"/>
    <w:rsid w:val="0021794E"/>
    <w:rsid w:val="0021798A"/>
    <w:rsid w:val="0022051F"/>
    <w:rsid w:val="002273F1"/>
    <w:rsid w:val="00231B8C"/>
    <w:rsid w:val="00234C2E"/>
    <w:rsid w:val="00235A63"/>
    <w:rsid w:val="0024299C"/>
    <w:rsid w:val="00254A52"/>
    <w:rsid w:val="002717B4"/>
    <w:rsid w:val="00277E48"/>
    <w:rsid w:val="00280F27"/>
    <w:rsid w:val="00285723"/>
    <w:rsid w:val="00287993"/>
    <w:rsid w:val="00293D1E"/>
    <w:rsid w:val="00294A4A"/>
    <w:rsid w:val="002B0C6B"/>
    <w:rsid w:val="002B5393"/>
    <w:rsid w:val="002C639F"/>
    <w:rsid w:val="002D0073"/>
    <w:rsid w:val="002E148B"/>
    <w:rsid w:val="002E3E99"/>
    <w:rsid w:val="002E442D"/>
    <w:rsid w:val="002E601F"/>
    <w:rsid w:val="002F20A3"/>
    <w:rsid w:val="00300404"/>
    <w:rsid w:val="00302D69"/>
    <w:rsid w:val="00303A8A"/>
    <w:rsid w:val="003135D5"/>
    <w:rsid w:val="00323DEC"/>
    <w:rsid w:val="0037451C"/>
    <w:rsid w:val="0037788D"/>
    <w:rsid w:val="00380505"/>
    <w:rsid w:val="00381B8D"/>
    <w:rsid w:val="0039639F"/>
    <w:rsid w:val="003A21D0"/>
    <w:rsid w:val="003A2237"/>
    <w:rsid w:val="003A2F2A"/>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8558F"/>
    <w:rsid w:val="00491F60"/>
    <w:rsid w:val="004A02E0"/>
    <w:rsid w:val="004A1979"/>
    <w:rsid w:val="004A5F2E"/>
    <w:rsid w:val="004A698B"/>
    <w:rsid w:val="004B3AA1"/>
    <w:rsid w:val="004C64B0"/>
    <w:rsid w:val="004E218D"/>
    <w:rsid w:val="004F1EC5"/>
    <w:rsid w:val="00500CF4"/>
    <w:rsid w:val="00553450"/>
    <w:rsid w:val="00556F9B"/>
    <w:rsid w:val="005768DF"/>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67B7F"/>
    <w:rsid w:val="00672099"/>
    <w:rsid w:val="00682336"/>
    <w:rsid w:val="00691673"/>
    <w:rsid w:val="00692737"/>
    <w:rsid w:val="006C270F"/>
    <w:rsid w:val="006D4ADF"/>
    <w:rsid w:val="006E0D3B"/>
    <w:rsid w:val="006E3D02"/>
    <w:rsid w:val="006E4321"/>
    <w:rsid w:val="006F597B"/>
    <w:rsid w:val="006F65F0"/>
    <w:rsid w:val="00702D12"/>
    <w:rsid w:val="0070513E"/>
    <w:rsid w:val="00715EE3"/>
    <w:rsid w:val="007221E7"/>
    <w:rsid w:val="00724D6A"/>
    <w:rsid w:val="007272FC"/>
    <w:rsid w:val="00745058"/>
    <w:rsid w:val="00757496"/>
    <w:rsid w:val="00790DAD"/>
    <w:rsid w:val="00790E48"/>
    <w:rsid w:val="00794BC4"/>
    <w:rsid w:val="00797813"/>
    <w:rsid w:val="007A180A"/>
    <w:rsid w:val="007A76FB"/>
    <w:rsid w:val="007B3434"/>
    <w:rsid w:val="007C0907"/>
    <w:rsid w:val="007C56FF"/>
    <w:rsid w:val="007C786F"/>
    <w:rsid w:val="007D69A6"/>
    <w:rsid w:val="007E1A46"/>
    <w:rsid w:val="007F0C8C"/>
    <w:rsid w:val="007F1C21"/>
    <w:rsid w:val="007F2E53"/>
    <w:rsid w:val="007F652B"/>
    <w:rsid w:val="0081462A"/>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223F1"/>
    <w:rsid w:val="0093283D"/>
    <w:rsid w:val="00944F74"/>
    <w:rsid w:val="00955479"/>
    <w:rsid w:val="009566A2"/>
    <w:rsid w:val="00976926"/>
    <w:rsid w:val="009814EA"/>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6700"/>
    <w:rsid w:val="00A179FA"/>
    <w:rsid w:val="00A4192B"/>
    <w:rsid w:val="00A421BD"/>
    <w:rsid w:val="00A51F17"/>
    <w:rsid w:val="00A550B1"/>
    <w:rsid w:val="00A555C2"/>
    <w:rsid w:val="00A626C8"/>
    <w:rsid w:val="00A76535"/>
    <w:rsid w:val="00A775C8"/>
    <w:rsid w:val="00A8249C"/>
    <w:rsid w:val="00A842AE"/>
    <w:rsid w:val="00A851F7"/>
    <w:rsid w:val="00A87E03"/>
    <w:rsid w:val="00A973D4"/>
    <w:rsid w:val="00AA02CA"/>
    <w:rsid w:val="00AA40A4"/>
    <w:rsid w:val="00AA78F2"/>
    <w:rsid w:val="00AB3B2D"/>
    <w:rsid w:val="00AC5147"/>
    <w:rsid w:val="00AE5948"/>
    <w:rsid w:val="00AE623E"/>
    <w:rsid w:val="00AF20A1"/>
    <w:rsid w:val="00AF5E48"/>
    <w:rsid w:val="00AF67E5"/>
    <w:rsid w:val="00AF6AF1"/>
    <w:rsid w:val="00B0730E"/>
    <w:rsid w:val="00B1082E"/>
    <w:rsid w:val="00B118DD"/>
    <w:rsid w:val="00B37A56"/>
    <w:rsid w:val="00B46A70"/>
    <w:rsid w:val="00B54ED3"/>
    <w:rsid w:val="00B61F97"/>
    <w:rsid w:val="00B86B45"/>
    <w:rsid w:val="00BA59E2"/>
    <w:rsid w:val="00BB3BB4"/>
    <w:rsid w:val="00BC03FE"/>
    <w:rsid w:val="00BC2149"/>
    <w:rsid w:val="00BD07FE"/>
    <w:rsid w:val="00BD21C8"/>
    <w:rsid w:val="00BE2363"/>
    <w:rsid w:val="00C00767"/>
    <w:rsid w:val="00C008B3"/>
    <w:rsid w:val="00C3032E"/>
    <w:rsid w:val="00C30B97"/>
    <w:rsid w:val="00C3605F"/>
    <w:rsid w:val="00C51DC5"/>
    <w:rsid w:val="00C56B52"/>
    <w:rsid w:val="00C57D69"/>
    <w:rsid w:val="00C677A0"/>
    <w:rsid w:val="00C7248F"/>
    <w:rsid w:val="00C72FAD"/>
    <w:rsid w:val="00C80E78"/>
    <w:rsid w:val="00C81CB3"/>
    <w:rsid w:val="00C84344"/>
    <w:rsid w:val="00C85353"/>
    <w:rsid w:val="00C85B2A"/>
    <w:rsid w:val="00C87011"/>
    <w:rsid w:val="00C95D9A"/>
    <w:rsid w:val="00CA7553"/>
    <w:rsid w:val="00CB4627"/>
    <w:rsid w:val="00CC66A4"/>
    <w:rsid w:val="00CD56D0"/>
    <w:rsid w:val="00CD73EC"/>
    <w:rsid w:val="00CD7CD1"/>
    <w:rsid w:val="00CE58C4"/>
    <w:rsid w:val="00CF5EBA"/>
    <w:rsid w:val="00D0348F"/>
    <w:rsid w:val="00D07283"/>
    <w:rsid w:val="00D17612"/>
    <w:rsid w:val="00D17929"/>
    <w:rsid w:val="00D20E56"/>
    <w:rsid w:val="00D24CEC"/>
    <w:rsid w:val="00D27B82"/>
    <w:rsid w:val="00D415F2"/>
    <w:rsid w:val="00D44E50"/>
    <w:rsid w:val="00D46910"/>
    <w:rsid w:val="00D54D41"/>
    <w:rsid w:val="00D61690"/>
    <w:rsid w:val="00D700EE"/>
    <w:rsid w:val="00D82FEA"/>
    <w:rsid w:val="00D939C7"/>
    <w:rsid w:val="00D965C9"/>
    <w:rsid w:val="00DA099C"/>
    <w:rsid w:val="00DA1575"/>
    <w:rsid w:val="00DB63C4"/>
    <w:rsid w:val="00DC1FEF"/>
    <w:rsid w:val="00DD3ABC"/>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060F"/>
    <w:rsid w:val="00E6602E"/>
    <w:rsid w:val="00E84906"/>
    <w:rsid w:val="00E91D4D"/>
    <w:rsid w:val="00E95815"/>
    <w:rsid w:val="00E960BA"/>
    <w:rsid w:val="00EC0701"/>
    <w:rsid w:val="00EC7C77"/>
    <w:rsid w:val="00ED0301"/>
    <w:rsid w:val="00EE6CDE"/>
    <w:rsid w:val="00EF7857"/>
    <w:rsid w:val="00F00347"/>
    <w:rsid w:val="00F00835"/>
    <w:rsid w:val="00F03635"/>
    <w:rsid w:val="00F0505D"/>
    <w:rsid w:val="00F204DF"/>
    <w:rsid w:val="00F33116"/>
    <w:rsid w:val="00F33AB9"/>
    <w:rsid w:val="00F421ED"/>
    <w:rsid w:val="00F43A67"/>
    <w:rsid w:val="00F45B1D"/>
    <w:rsid w:val="00F50CC5"/>
    <w:rsid w:val="00F56D6F"/>
    <w:rsid w:val="00F57C08"/>
    <w:rsid w:val="00F66896"/>
    <w:rsid w:val="00F846CD"/>
    <w:rsid w:val="00F9494B"/>
    <w:rsid w:val="00FC1E72"/>
    <w:rsid w:val="00FC2D3E"/>
    <w:rsid w:val="00FC348C"/>
    <w:rsid w:val="00FC5C03"/>
    <w:rsid w:val="00FE3E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58375765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729114682">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191718851">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49163502">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2076</TotalTime>
  <Pages>22</Pages>
  <Words>10084</Words>
  <Characters>54353</Characters>
  <Application>Microsoft Office Word</Application>
  <DocSecurity>0</DocSecurity>
  <Lines>452</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23.501_CR3352R1_(Rel-17)_IIoT</cp:lastModifiedBy>
  <cp:revision>45</cp:revision>
  <dcterms:created xsi:type="dcterms:W3CDTF">2020-11-17T07:07:00Z</dcterms:created>
  <dcterms:modified xsi:type="dcterms:W3CDTF">2021-11-24T06:23:00Z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